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41C19" w14:textId="549B3C09" w:rsidR="002606E9" w:rsidRPr="000C5734" w:rsidRDefault="002606E9" w:rsidP="002606E9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 w:rsidR="00A35F16">
        <w:rPr>
          <w:lang w:val="en-US"/>
        </w:rPr>
        <w:t>Ad-Hoc Meeting 1901</w:t>
      </w:r>
      <w:r w:rsidRPr="000C5734">
        <w:rPr>
          <w:lang w:val="en-US"/>
        </w:rPr>
        <w:tab/>
      </w:r>
      <w:r w:rsidR="003B69E0">
        <w:rPr>
          <w:lang w:val="en-US"/>
        </w:rPr>
        <w:t>R1-1900729</w:t>
      </w:r>
    </w:p>
    <w:p w14:paraId="3F16E870" w14:textId="7DBE2438" w:rsidR="002606E9" w:rsidRPr="007679B0" w:rsidRDefault="00A35F16" w:rsidP="002606E9">
      <w:pPr>
        <w:pStyle w:val="3GPPHeader"/>
        <w:rPr>
          <w:lang w:val="en-US"/>
        </w:rPr>
      </w:pPr>
      <w:r>
        <w:rPr>
          <w:lang w:val="en-US"/>
        </w:rPr>
        <w:t>Taipei, Taiwan, 21</w:t>
      </w:r>
      <w:r w:rsidRPr="00A35F16">
        <w:rPr>
          <w:vertAlign w:val="superscript"/>
          <w:lang w:val="en-US"/>
        </w:rPr>
        <w:t>st</w:t>
      </w:r>
      <w:r>
        <w:rPr>
          <w:lang w:val="en-US"/>
        </w:rPr>
        <w:t>-25</w:t>
      </w:r>
      <w:r w:rsidRPr="00A35F16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January,</w:t>
      </w:r>
      <w:proofErr w:type="gramEnd"/>
      <w:r>
        <w:rPr>
          <w:lang w:val="en-US"/>
        </w:rPr>
        <w:t xml:space="preserve"> 2019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211D544F" w:rsidR="00904CFD" w:rsidRPr="00561DAC" w:rsidRDefault="00904CFD" w:rsidP="00904CFD">
      <w:pPr>
        <w:pStyle w:val="3GPPHeader"/>
      </w:pPr>
      <w:r w:rsidRPr="00327997">
        <w:t>Title:</w:t>
      </w:r>
      <w:r w:rsidRPr="00327997">
        <w:tab/>
      </w:r>
      <w:r w:rsidR="00505140">
        <w:t>Remaining details on low PAPR RS</w:t>
      </w:r>
    </w:p>
    <w:p w14:paraId="00EFAC0D" w14:textId="77B0C6BC" w:rsidR="00904CFD" w:rsidRPr="00B91755" w:rsidRDefault="00904CFD" w:rsidP="00904CFD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="005E4B93" w:rsidRPr="00CE540B">
        <w:rPr>
          <w:lang w:val="en-US"/>
        </w:rPr>
        <w:t>7.2.8.</w:t>
      </w:r>
      <w:r w:rsidR="00505140">
        <w:rPr>
          <w:lang w:val="en-US"/>
        </w:rPr>
        <w:t>5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22E109AD" w14:textId="15D5498B" w:rsidR="0005092A" w:rsidRDefault="007F1514" w:rsidP="0005092A">
      <w:pPr>
        <w:pStyle w:val="BodyText"/>
        <w:spacing w:before="240"/>
      </w:pPr>
      <w:r>
        <w:t>This contribution addresses the remaining details on low PAPR RS. There are two issues left for decision:</w:t>
      </w:r>
    </w:p>
    <w:p w14:paraId="5609E798" w14:textId="77777777" w:rsidR="007F1514" w:rsidRDefault="007F1514" w:rsidP="0072649C">
      <w:pPr>
        <w:pStyle w:val="BodyText"/>
        <w:numPr>
          <w:ilvl w:val="0"/>
          <w:numId w:val="14"/>
        </w:numPr>
      </w:pPr>
      <w:r>
        <w:t>Configuration of sequences for CP-OFDM DMRS</w:t>
      </w:r>
    </w:p>
    <w:p w14:paraId="021101A1" w14:textId="698E6738" w:rsidR="007F1514" w:rsidRDefault="007F1514" w:rsidP="0072649C">
      <w:pPr>
        <w:pStyle w:val="BodyText"/>
        <w:numPr>
          <w:ilvl w:val="0"/>
          <w:numId w:val="14"/>
        </w:numPr>
      </w:pPr>
      <w:r>
        <w:t>Low PAPR sequence sets for π/2 BPSK for PUCCH and PUSCH</w:t>
      </w:r>
    </w:p>
    <w:p w14:paraId="46FE9008" w14:textId="21874F9F" w:rsidR="00561DAC" w:rsidRDefault="007F1514" w:rsidP="00561DAC">
      <w:pPr>
        <w:pStyle w:val="Heading1"/>
      </w:pPr>
      <w:r>
        <w:t>Configuration of DMRS sequence for CP-OFDM</w:t>
      </w:r>
    </w:p>
    <w:p w14:paraId="436C9B9C" w14:textId="773409AA" w:rsidR="00E574EE" w:rsidRDefault="005B2BCD" w:rsidP="005B2BCD">
      <w:pPr>
        <w:pStyle w:val="BodyText"/>
      </w:pPr>
      <w:r>
        <w:t>Previous meeting the Rel.16 sequence initialization for DMRS was defined. The remaining issue to discuss is the following:</w:t>
      </w:r>
    </w:p>
    <w:p w14:paraId="203F8383" w14:textId="77777777" w:rsidR="005B2BCD" w:rsidRPr="00086F3D" w:rsidRDefault="005B2BCD" w:rsidP="00086F3D">
      <w:pPr>
        <w:ind w:left="1418" w:hanging="425"/>
        <w:rPr>
          <w:b/>
          <w:i/>
          <w:lang w:eastAsia="x-none"/>
        </w:rPr>
      </w:pPr>
      <w:r w:rsidRPr="00086F3D">
        <w:rPr>
          <w:b/>
          <w:i/>
          <w:lang w:eastAsia="x-none"/>
        </w:rPr>
        <w:t>For further study:</w:t>
      </w:r>
    </w:p>
    <w:p w14:paraId="3FA505EB" w14:textId="77777777" w:rsidR="005B2BCD" w:rsidRPr="00086F3D" w:rsidRDefault="005B2BCD" w:rsidP="00086F3D">
      <w:pPr>
        <w:ind w:left="1418" w:hanging="425"/>
        <w:rPr>
          <w:i/>
        </w:rPr>
      </w:pPr>
      <w:r w:rsidRPr="00086F3D">
        <w:rPr>
          <w:i/>
        </w:rPr>
        <w:t>When 2</w:t>
      </w:r>
      <w:r w:rsidRPr="00086F3D">
        <w:rPr>
          <w:i/>
          <w:vertAlign w:val="superscript"/>
        </w:rPr>
        <w:t>nd</w:t>
      </w:r>
      <w:r w:rsidRPr="00086F3D">
        <w:rPr>
          <w:i/>
        </w:rPr>
        <w:t xml:space="preserve"> or 3</w:t>
      </w:r>
      <w:r w:rsidRPr="00086F3D">
        <w:rPr>
          <w:i/>
          <w:vertAlign w:val="superscript"/>
        </w:rPr>
        <w:t>rd</w:t>
      </w:r>
      <w:r w:rsidRPr="00086F3D">
        <w:rPr>
          <w:i/>
        </w:rPr>
        <w:t xml:space="preserve"> CDM group is used, there are two </w:t>
      </w:r>
      <w:proofErr w:type="spellStart"/>
      <w:r w:rsidRPr="00086F3D">
        <w:rPr>
          <w:i/>
        </w:rPr>
        <w:t>behaviors</w:t>
      </w:r>
      <w:proofErr w:type="spellEnd"/>
      <w:r w:rsidRPr="00086F3D">
        <w:rPr>
          <w:i/>
        </w:rPr>
        <w:t xml:space="preserve"> for a Rel.16 UE: Rel.15 or Rel.16 sequences</w:t>
      </w:r>
    </w:p>
    <w:p w14:paraId="38E0CD3B" w14:textId="77777777" w:rsidR="005B2BCD" w:rsidRPr="00086F3D" w:rsidRDefault="005B2BCD" w:rsidP="0072649C">
      <w:pPr>
        <w:numPr>
          <w:ilvl w:val="0"/>
          <w:numId w:val="15"/>
        </w:numPr>
        <w:overflowPunct/>
        <w:autoSpaceDE/>
        <w:autoSpaceDN/>
        <w:adjustRightInd/>
        <w:spacing w:after="0"/>
        <w:ind w:left="1418" w:hanging="425"/>
        <w:jc w:val="left"/>
        <w:textAlignment w:val="auto"/>
        <w:rPr>
          <w:i/>
        </w:rPr>
      </w:pPr>
      <w:r w:rsidRPr="00086F3D">
        <w:rPr>
          <w:i/>
        </w:rPr>
        <w:t xml:space="preserve">Alt.1 RRC </w:t>
      </w:r>
      <w:proofErr w:type="spellStart"/>
      <w:r w:rsidRPr="00086F3D">
        <w:rPr>
          <w:i/>
        </w:rPr>
        <w:t>signaling</w:t>
      </w:r>
      <w:proofErr w:type="spellEnd"/>
      <w:r w:rsidRPr="00086F3D">
        <w:rPr>
          <w:i/>
        </w:rPr>
        <w:t xml:space="preserve"> to configure the use of R.15 or R.16 sequence for 2</w:t>
      </w:r>
      <w:r w:rsidRPr="00086F3D">
        <w:rPr>
          <w:i/>
          <w:vertAlign w:val="superscript"/>
        </w:rPr>
        <w:t>nd</w:t>
      </w:r>
      <w:r w:rsidRPr="00086F3D">
        <w:rPr>
          <w:i/>
        </w:rPr>
        <w:t xml:space="preserve"> and 3</w:t>
      </w:r>
      <w:r w:rsidRPr="00086F3D">
        <w:rPr>
          <w:i/>
          <w:vertAlign w:val="superscript"/>
        </w:rPr>
        <w:t>rd</w:t>
      </w:r>
      <w:r w:rsidRPr="00086F3D">
        <w:rPr>
          <w:i/>
        </w:rPr>
        <w:t xml:space="preserve"> CDM group</w:t>
      </w:r>
    </w:p>
    <w:p w14:paraId="232E2781" w14:textId="77777777" w:rsidR="005B2BCD" w:rsidRPr="00086F3D" w:rsidRDefault="005B2BCD" w:rsidP="0072649C">
      <w:pPr>
        <w:numPr>
          <w:ilvl w:val="0"/>
          <w:numId w:val="15"/>
        </w:numPr>
        <w:overflowPunct/>
        <w:autoSpaceDE/>
        <w:autoSpaceDN/>
        <w:adjustRightInd/>
        <w:spacing w:after="0"/>
        <w:ind w:left="1418" w:hanging="425"/>
        <w:jc w:val="left"/>
        <w:textAlignment w:val="auto"/>
        <w:rPr>
          <w:i/>
        </w:rPr>
      </w:pPr>
      <w:r w:rsidRPr="00086F3D">
        <w:rPr>
          <w:i/>
        </w:rPr>
        <w:t xml:space="preserve">Alt.2 RRC + DCI </w:t>
      </w:r>
      <w:proofErr w:type="spellStart"/>
      <w:r w:rsidRPr="00086F3D">
        <w:rPr>
          <w:i/>
        </w:rPr>
        <w:t>signaling</w:t>
      </w:r>
      <w:proofErr w:type="spellEnd"/>
      <w:r w:rsidRPr="00086F3D">
        <w:rPr>
          <w:i/>
        </w:rPr>
        <w:t xml:space="preserve"> to switch between R.15 or R.16 sequence for 2</w:t>
      </w:r>
      <w:r w:rsidRPr="00086F3D">
        <w:rPr>
          <w:i/>
          <w:vertAlign w:val="superscript"/>
        </w:rPr>
        <w:t>nd</w:t>
      </w:r>
      <w:r w:rsidRPr="00086F3D">
        <w:rPr>
          <w:i/>
        </w:rPr>
        <w:t xml:space="preserve"> and 3</w:t>
      </w:r>
      <w:r w:rsidRPr="00086F3D">
        <w:rPr>
          <w:i/>
          <w:vertAlign w:val="superscript"/>
        </w:rPr>
        <w:t>rd</w:t>
      </w:r>
      <w:r w:rsidRPr="00086F3D">
        <w:rPr>
          <w:i/>
        </w:rPr>
        <w:t xml:space="preserve"> CDM group</w:t>
      </w:r>
    </w:p>
    <w:p w14:paraId="3CAE35E3" w14:textId="77777777" w:rsidR="005B2BCD" w:rsidRPr="00086F3D" w:rsidRDefault="005B2BCD" w:rsidP="0072649C">
      <w:pPr>
        <w:numPr>
          <w:ilvl w:val="1"/>
          <w:numId w:val="15"/>
        </w:numPr>
        <w:overflowPunct/>
        <w:autoSpaceDE/>
        <w:autoSpaceDN/>
        <w:adjustRightInd/>
        <w:spacing w:after="0"/>
        <w:ind w:left="1418" w:hanging="425"/>
        <w:jc w:val="left"/>
        <w:textAlignment w:val="auto"/>
        <w:rPr>
          <w:i/>
        </w:rPr>
      </w:pPr>
      <w:r w:rsidRPr="00086F3D">
        <w:rPr>
          <w:i/>
        </w:rPr>
        <w:t>DCI code points or explicit (new) bit can be used</w:t>
      </w:r>
    </w:p>
    <w:p w14:paraId="02561DE2" w14:textId="77777777" w:rsidR="005B2BCD" w:rsidRPr="00086F3D" w:rsidRDefault="005B2BCD" w:rsidP="00086F3D">
      <w:pPr>
        <w:ind w:left="1418" w:hanging="425"/>
        <w:rPr>
          <w:i/>
        </w:rPr>
      </w:pPr>
      <w:r w:rsidRPr="00086F3D">
        <w:rPr>
          <w:i/>
        </w:rPr>
        <w:t xml:space="preserve">More analysis of potential benefits needed, </w:t>
      </w:r>
      <w:proofErr w:type="spellStart"/>
      <w:r w:rsidRPr="00086F3D">
        <w:rPr>
          <w:i/>
        </w:rPr>
        <w:t>downselect</w:t>
      </w:r>
      <w:proofErr w:type="spellEnd"/>
      <w:r w:rsidRPr="00086F3D">
        <w:rPr>
          <w:i/>
        </w:rPr>
        <w:t xml:space="preserve"> next meeting between Alt. 1 and 2 </w:t>
      </w:r>
    </w:p>
    <w:p w14:paraId="1306B8DF" w14:textId="77777777" w:rsidR="007647E8" w:rsidRDefault="00086F3D" w:rsidP="005B2BCD">
      <w:pPr>
        <w:pStyle w:val="BodyText"/>
      </w:pPr>
      <w:r>
        <w:t xml:space="preserve">It is clear that RRC will configure the UE to use Rel.16 sequence instead of Rel.15 but the open issue is whether DCI can switch between those. </w:t>
      </w:r>
      <w:r w:rsidR="001E5E81">
        <w:t xml:space="preserve">An argued benefit would be in MU pairing between different releases since MU paired UEs must use the same seed if they use DMRS in the same CDM group. </w:t>
      </w:r>
    </w:p>
    <w:p w14:paraId="012B0E52" w14:textId="43CB47EE" w:rsidR="007647E8" w:rsidRDefault="001E5E81" w:rsidP="005B2BCD">
      <w:pPr>
        <w:pStyle w:val="BodyText"/>
      </w:pPr>
      <w:r>
        <w:t xml:space="preserve">However, a Rel.15 UE will be configured with seeds A and B corresponding to </w:t>
      </w:r>
      <w:proofErr w:type="spellStart"/>
      <w:r>
        <w:t>n_SCID</w:t>
      </w:r>
      <w:proofErr w:type="spellEnd"/>
      <w:r>
        <w:t xml:space="preserve"> and a Rel-16 UE will also be configured with A and B depending on </w:t>
      </w:r>
      <w:proofErr w:type="spellStart"/>
      <w:r>
        <w:t>n_SCID</w:t>
      </w:r>
      <w:proofErr w:type="spellEnd"/>
      <w:r>
        <w:t xml:space="preserve"> depending on the CDM group. </w:t>
      </w:r>
      <w:r w:rsidR="007647E8">
        <w:t>So,</w:t>
      </w:r>
      <w:r>
        <w:t xml:space="preserve"> for a given </w:t>
      </w:r>
      <w:r w:rsidR="007647E8">
        <w:t xml:space="preserve">single </w:t>
      </w:r>
      <w:r>
        <w:t xml:space="preserve">CDM group, it is always possible to select the same seed for a Rel.15 and a Rel.16 UE to maintain </w:t>
      </w:r>
      <w:r w:rsidR="007647E8">
        <w:t xml:space="preserve">DMRS </w:t>
      </w:r>
      <w:r>
        <w:t xml:space="preserve">orthogonality. </w:t>
      </w:r>
    </w:p>
    <w:p w14:paraId="2263AC28" w14:textId="3B487DA8" w:rsidR="005B2BCD" w:rsidRDefault="001E5E81" w:rsidP="005B2BCD">
      <w:pPr>
        <w:pStyle w:val="BodyText"/>
      </w:pPr>
      <w:r>
        <w:t>An issu</w:t>
      </w:r>
      <w:r w:rsidR="007647E8">
        <w:t xml:space="preserve">e occurs if the DMRS ports for </w:t>
      </w:r>
      <w:r w:rsidR="00316C9A">
        <w:t xml:space="preserve">each </w:t>
      </w:r>
      <w:r w:rsidR="007647E8">
        <w:t>MU-MIMO</w:t>
      </w:r>
      <w:r>
        <w:t xml:space="preserve"> user spans across more than one CDM group, then it will not be possible to co-schedule a Rel.15 and a Rel.16 UE in MU-MIMO</w:t>
      </w:r>
      <w:r w:rsidR="00DD45DD">
        <w:t xml:space="preserve"> since firs UE use {A,A} and second UE use {A,B} across the two CDM groups.</w:t>
      </w:r>
      <w:r>
        <w:t xml:space="preserve">. But in this case, the PAPR issue </w:t>
      </w:r>
      <w:r w:rsidR="007647E8">
        <w:t xml:space="preserve">appears for the Rel.15 UE </w:t>
      </w:r>
      <w:r w:rsidR="00DD45DD">
        <w:t xml:space="preserve"> ({A,A}) </w:t>
      </w:r>
      <w:r w:rsidR="007647E8">
        <w:t>so scheduling a Rel.15 UE with DMRS in two CDM groups will not be used by the network anyway.</w:t>
      </w:r>
    </w:p>
    <w:p w14:paraId="1DF86E69" w14:textId="0AD24918" w:rsidR="00086F3D" w:rsidRDefault="001A563E" w:rsidP="001A563E">
      <w:pPr>
        <w:pStyle w:val="Proposal"/>
      </w:pPr>
      <w:bookmarkStart w:id="0" w:name="_Toc534918669"/>
      <w:r>
        <w:t xml:space="preserve">Support Alt.1, RRC signalling </w:t>
      </w:r>
      <w:r w:rsidR="0040621F">
        <w:t>only to configure the UE to use</w:t>
      </w:r>
      <w:r>
        <w:t xml:space="preserve"> Rel.16 sequence for PDSCH and PUSCH independently</w:t>
      </w:r>
      <w:bookmarkEnd w:id="0"/>
    </w:p>
    <w:p w14:paraId="1C52A6B0" w14:textId="48A34974" w:rsidR="001D0061" w:rsidRDefault="001D0061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3B45B06C" w14:textId="77777777" w:rsidR="00086F3D" w:rsidRDefault="00086F3D" w:rsidP="005B2BCD">
      <w:pPr>
        <w:pStyle w:val="BodyText"/>
      </w:pPr>
    </w:p>
    <w:p w14:paraId="0EC0E72D" w14:textId="71F0C073" w:rsidR="00C22138" w:rsidRDefault="007F1514" w:rsidP="00C22138">
      <w:pPr>
        <w:pStyle w:val="Heading1"/>
        <w:rPr>
          <w:lang w:val="en-US"/>
        </w:rPr>
      </w:pPr>
      <w:r>
        <w:rPr>
          <w:lang w:val="en-US"/>
        </w:rPr>
        <w:t>Sequence sets for π/2 BPSK</w:t>
      </w:r>
      <w:r w:rsidR="008226BC">
        <w:rPr>
          <w:lang w:val="en-US"/>
        </w:rPr>
        <w:t xml:space="preserve"> RS</w:t>
      </w:r>
    </w:p>
    <w:p w14:paraId="63D6CC3A" w14:textId="733611B8" w:rsidR="00075376" w:rsidRDefault="00BD160D" w:rsidP="007F1514">
      <w:r>
        <w:rPr>
          <w:lang w:val="en-US"/>
        </w:rPr>
        <w:t>Proposed</w:t>
      </w:r>
      <w:r w:rsidR="00075376">
        <w:rPr>
          <w:lang w:val="en-US"/>
        </w:rPr>
        <w:t xml:space="preserve"> </w:t>
      </w:r>
      <w:r w:rsidR="00F93D20">
        <w:t>sets of comp</w:t>
      </w:r>
      <w:r w:rsidR="00967633">
        <w:t>uter generated binary sequences</w:t>
      </w:r>
      <w:r w:rsidR="00497EE1">
        <w:t xml:space="preserve"> (CGS)</w:t>
      </w:r>
      <w:r w:rsidR="008226BC">
        <w:t xml:space="preserve">, for pi/2-BPSK modulated </w:t>
      </w:r>
      <w:r w:rsidR="00967633">
        <w:t>RS,</w:t>
      </w:r>
      <w:r w:rsidR="00F93D20">
        <w:t xml:space="preserve"> are depicted in </w:t>
      </w:r>
      <w:r w:rsidR="00F93D20">
        <w:fldChar w:fldCharType="begin"/>
      </w:r>
      <w:r w:rsidR="00F93D20">
        <w:instrText xml:space="preserve"> REF _Ref534548906 \h </w:instrText>
      </w:r>
      <w:r w:rsidR="00F93D20">
        <w:fldChar w:fldCharType="separate"/>
      </w:r>
      <w:r>
        <w:t xml:space="preserve">Table </w:t>
      </w:r>
      <w:r>
        <w:rPr>
          <w:noProof/>
        </w:rPr>
        <w:t>1</w:t>
      </w:r>
      <w:r w:rsidR="00F93D20">
        <w:fldChar w:fldCharType="end"/>
      </w:r>
      <w:r w:rsidR="00C61F41">
        <w:t xml:space="preserve">, </w:t>
      </w:r>
      <w:r w:rsidR="00F93D20">
        <w:fldChar w:fldCharType="begin"/>
      </w:r>
      <w:r w:rsidR="00F93D20">
        <w:instrText xml:space="preserve"> REF _Ref534549528 \h </w:instrText>
      </w:r>
      <w:r w:rsidR="00F93D20">
        <w:fldChar w:fldCharType="separate"/>
      </w:r>
      <w:r>
        <w:t xml:space="preserve">Table </w:t>
      </w:r>
      <w:r>
        <w:rPr>
          <w:noProof/>
        </w:rPr>
        <w:t>2</w:t>
      </w:r>
      <w:r w:rsidR="00F93D20">
        <w:fldChar w:fldCharType="end"/>
      </w:r>
      <w:r w:rsidR="00C61F41">
        <w:t xml:space="preserve"> and </w:t>
      </w:r>
      <w:r w:rsidR="00F93D20">
        <w:fldChar w:fldCharType="begin"/>
      </w:r>
      <w:r w:rsidR="00F93D20">
        <w:instrText xml:space="preserve"> REF _Ref534550067 \h </w:instrText>
      </w:r>
      <w:r w:rsidR="00F93D20">
        <w:fldChar w:fldCharType="separate"/>
      </w:r>
      <w:r>
        <w:t xml:space="preserve">Table </w:t>
      </w:r>
      <w:r>
        <w:rPr>
          <w:noProof/>
        </w:rPr>
        <w:t>3</w:t>
      </w:r>
      <w:r w:rsidR="00F93D20">
        <w:fldChar w:fldCharType="end"/>
      </w:r>
      <w:r w:rsidR="00C61F41">
        <w:t>, respectively</w:t>
      </w:r>
      <w:r w:rsidR="00967633">
        <w:t>, for the binary sequence lengths 12, 18 and 24</w:t>
      </w:r>
      <w:r w:rsidR="00C61F41">
        <w:t xml:space="preserve">. </w:t>
      </w:r>
      <w:r w:rsidR="00075376">
        <w:t>The c</w:t>
      </w:r>
      <w:r w:rsidR="008226BC">
        <w:t xml:space="preserve">riteria for the design </w:t>
      </w:r>
      <w:r w:rsidR="00075376">
        <w:t>are</w:t>
      </w:r>
      <w:r w:rsidR="008226BC">
        <w:t>:</w:t>
      </w:r>
    </w:p>
    <w:p w14:paraId="48092794" w14:textId="6C4074AD" w:rsidR="00075376" w:rsidRDefault="00075376" w:rsidP="00075376">
      <w:pPr>
        <w:pStyle w:val="ListParagraph"/>
        <w:numPr>
          <w:ilvl w:val="0"/>
          <w:numId w:val="18"/>
        </w:numPr>
      </w:pPr>
      <w:r>
        <w:t>PAPR on par with PUSCH</w:t>
      </w:r>
      <w:r w:rsidR="008226BC">
        <w:t xml:space="preserve"> pi/2-BPSK</w:t>
      </w:r>
      <w:r w:rsidR="00C926FA">
        <w:t>.</w:t>
      </w:r>
    </w:p>
    <w:p w14:paraId="3AC7515A" w14:textId="7FC905A8" w:rsidR="00075376" w:rsidRDefault="00075376" w:rsidP="00075376">
      <w:pPr>
        <w:pStyle w:val="ListParagraph"/>
        <w:numPr>
          <w:ilvl w:val="0"/>
          <w:numId w:val="18"/>
        </w:numPr>
      </w:pPr>
      <w:r>
        <w:t xml:space="preserve">Minimized autocorrelation for each sequence for shifts up until </w:t>
      </w:r>
      <w:r>
        <w:rPr>
          <w:rFonts w:cs="Times"/>
        </w:rPr>
        <w:t>±</w:t>
      </w:r>
      <w:r>
        <w:t xml:space="preserve">2, </w:t>
      </w:r>
      <w:r>
        <w:rPr>
          <w:rFonts w:cs="Times"/>
        </w:rPr>
        <w:t>±</w:t>
      </w:r>
      <w:r>
        <w:t xml:space="preserve">3 and </w:t>
      </w:r>
      <w:r>
        <w:rPr>
          <w:rFonts w:cs="Times"/>
        </w:rPr>
        <w:t>±</w:t>
      </w:r>
      <w:r>
        <w:t>5 for length 12,18 and 24</w:t>
      </w:r>
      <w:r w:rsidR="001F07E8">
        <w:t>,</w:t>
      </w:r>
      <w:r>
        <w:t xml:space="preserve"> respectively</w:t>
      </w:r>
      <w:r w:rsidR="00C926FA">
        <w:t>.</w:t>
      </w:r>
    </w:p>
    <w:p w14:paraId="53140F8C" w14:textId="624E4C9D" w:rsidR="00075376" w:rsidRDefault="00075376" w:rsidP="00075376">
      <w:pPr>
        <w:pStyle w:val="ListParagraph"/>
        <w:numPr>
          <w:ilvl w:val="0"/>
          <w:numId w:val="18"/>
        </w:numPr>
      </w:pPr>
      <w:r>
        <w:t xml:space="preserve">Minimized </w:t>
      </w:r>
      <w:r w:rsidR="001F07E8">
        <w:t xml:space="preserve">average </w:t>
      </w:r>
      <w:r>
        <w:t xml:space="preserve">cross-correlation between sequences in the set for shifts up until </w:t>
      </w:r>
      <w:r>
        <w:rPr>
          <w:rFonts w:cs="Times"/>
        </w:rPr>
        <w:t>±</w:t>
      </w:r>
      <w:r>
        <w:t xml:space="preserve">2, </w:t>
      </w:r>
      <w:r>
        <w:rPr>
          <w:rFonts w:cs="Times"/>
        </w:rPr>
        <w:t>±</w:t>
      </w:r>
      <w:r>
        <w:t xml:space="preserve">3 and </w:t>
      </w:r>
      <w:r>
        <w:rPr>
          <w:rFonts w:cs="Times"/>
        </w:rPr>
        <w:t>±</w:t>
      </w:r>
      <w:r>
        <w:t>5 for length 12,18 and 24</w:t>
      </w:r>
      <w:r w:rsidR="001F07E8">
        <w:t>,</w:t>
      </w:r>
      <w:r>
        <w:t xml:space="preserve"> respectively</w:t>
      </w:r>
      <w:r w:rsidR="00B64BCA">
        <w:t>, under the constraints</w:t>
      </w:r>
      <w:r w:rsidR="004D0D10">
        <w:t xml:space="preserve"> of lowest</w:t>
      </w:r>
      <w:r w:rsidR="00B64BCA">
        <w:t xml:space="preserve"> maximum value.</w:t>
      </w:r>
    </w:p>
    <w:p w14:paraId="6A8E4010" w14:textId="59C6E1A8" w:rsidR="007F1514" w:rsidRDefault="00C61F41" w:rsidP="007F1514">
      <w:r>
        <w:t xml:space="preserve">The corresponding PAPR and correlation properties of these sets are </w:t>
      </w:r>
      <w:r w:rsidR="004401A9">
        <w:t>evaluated</w:t>
      </w:r>
      <w:r>
        <w:t xml:space="preserve"> in Appendix, in which comparisons are made towards the </w:t>
      </w:r>
      <w:r w:rsidR="00075376">
        <w:t>joint proposal from RAN1#95</w:t>
      </w:r>
      <w:r>
        <w:t xml:space="preserve"> </w:t>
      </w:r>
      <w:r>
        <w:fldChar w:fldCharType="begin"/>
      </w:r>
      <w:r>
        <w:instrText xml:space="preserve"> REF _Ref534543227 \r \h </w:instrText>
      </w:r>
      <w:r>
        <w:fldChar w:fldCharType="separate"/>
      </w:r>
      <w:r w:rsidR="00BD160D">
        <w:t>[2]</w:t>
      </w:r>
      <w:r>
        <w:fldChar w:fldCharType="end"/>
      </w:r>
      <w:r w:rsidR="000C0490">
        <w:t>.</w:t>
      </w:r>
      <w:r w:rsidR="00967633">
        <w:t xml:space="preserve"> From this Appendix,</w:t>
      </w:r>
      <w:r w:rsidR="00B353D4">
        <w:t xml:space="preserve"> the following </w:t>
      </w:r>
      <w:r w:rsidR="00967633">
        <w:t>can be conc</w:t>
      </w:r>
      <w:r w:rsidR="00B353D4">
        <w:t>luded</w:t>
      </w:r>
      <w:r w:rsidR="0040177E">
        <w:t xml:space="preserve"> on</w:t>
      </w:r>
      <w:r w:rsidR="00B353D4">
        <w:t xml:space="preserve"> the CGS</w:t>
      </w:r>
      <w:r w:rsidR="0040177E">
        <w:t xml:space="preserve"> properties </w:t>
      </w:r>
      <w:r w:rsidR="00B353D4">
        <w:t xml:space="preserve">in </w:t>
      </w:r>
      <w:r w:rsidR="00B353D4">
        <w:fldChar w:fldCharType="begin"/>
      </w:r>
      <w:r w:rsidR="00B353D4">
        <w:instrText xml:space="preserve"> REF _Ref534548906 \h </w:instrText>
      </w:r>
      <w:r w:rsidR="00B353D4">
        <w:fldChar w:fldCharType="separate"/>
      </w:r>
      <w:r w:rsidR="00BD160D">
        <w:t xml:space="preserve">Table </w:t>
      </w:r>
      <w:r w:rsidR="00BD160D">
        <w:rPr>
          <w:noProof/>
        </w:rPr>
        <w:t>1</w:t>
      </w:r>
      <w:r w:rsidR="00B353D4">
        <w:fldChar w:fldCharType="end"/>
      </w:r>
      <w:r w:rsidR="00B353D4">
        <w:t xml:space="preserve">, </w:t>
      </w:r>
      <w:r w:rsidR="00B353D4">
        <w:fldChar w:fldCharType="begin"/>
      </w:r>
      <w:r w:rsidR="00B353D4">
        <w:instrText xml:space="preserve"> REF _Ref534549528 \h </w:instrText>
      </w:r>
      <w:r w:rsidR="00B353D4">
        <w:fldChar w:fldCharType="separate"/>
      </w:r>
      <w:r w:rsidR="00BD160D">
        <w:t xml:space="preserve">Table </w:t>
      </w:r>
      <w:r w:rsidR="00BD160D">
        <w:rPr>
          <w:noProof/>
        </w:rPr>
        <w:t>2</w:t>
      </w:r>
      <w:r w:rsidR="00B353D4">
        <w:fldChar w:fldCharType="end"/>
      </w:r>
      <w:r w:rsidR="00B353D4">
        <w:t xml:space="preserve"> and </w:t>
      </w:r>
      <w:r w:rsidR="00B353D4">
        <w:fldChar w:fldCharType="begin"/>
      </w:r>
      <w:r w:rsidR="00B353D4">
        <w:instrText xml:space="preserve"> REF _Ref534550067 \h </w:instrText>
      </w:r>
      <w:r w:rsidR="00B353D4">
        <w:fldChar w:fldCharType="separate"/>
      </w:r>
      <w:r w:rsidR="00BD160D">
        <w:t xml:space="preserve">Table </w:t>
      </w:r>
      <w:r w:rsidR="00BD160D">
        <w:rPr>
          <w:noProof/>
        </w:rPr>
        <w:t>3</w:t>
      </w:r>
      <w:r w:rsidR="00B353D4">
        <w:fldChar w:fldCharType="end"/>
      </w:r>
      <w:r w:rsidR="00B353D4">
        <w:t>:</w:t>
      </w:r>
    </w:p>
    <w:p w14:paraId="7CB7B74F" w14:textId="50C689E9" w:rsidR="00967633" w:rsidRDefault="00967633" w:rsidP="00967633">
      <w:pPr>
        <w:pStyle w:val="ListParagraph"/>
        <w:numPr>
          <w:ilvl w:val="0"/>
          <w:numId w:val="16"/>
        </w:numPr>
      </w:pPr>
      <w:r w:rsidRPr="00075376">
        <w:rPr>
          <w:b/>
        </w:rPr>
        <w:t>Similar</w:t>
      </w:r>
      <w:r>
        <w:t xml:space="preserve"> </w:t>
      </w:r>
      <w:r w:rsidR="0091270D">
        <w:t>PAPR properties</w:t>
      </w:r>
      <w:r w:rsidR="00B353D4">
        <w:t xml:space="preserve"> as</w:t>
      </w:r>
      <w:r w:rsidR="00075376">
        <w:t xml:space="preserve"> the proposal</w:t>
      </w:r>
      <w:r w:rsidR="00B353D4">
        <w:t xml:space="preserve"> in </w:t>
      </w:r>
      <w:r w:rsidR="00B353D4">
        <w:fldChar w:fldCharType="begin"/>
      </w:r>
      <w:r w:rsidR="00B353D4">
        <w:instrText xml:space="preserve"> REF _Ref534543227 \r \h </w:instrText>
      </w:r>
      <w:r w:rsidR="00B353D4">
        <w:fldChar w:fldCharType="separate"/>
      </w:r>
      <w:r w:rsidR="00BD160D">
        <w:t>[2]</w:t>
      </w:r>
      <w:r w:rsidR="00B353D4">
        <w:fldChar w:fldCharType="end"/>
      </w:r>
      <w:r w:rsidR="0091270D">
        <w:t>.</w:t>
      </w:r>
    </w:p>
    <w:p w14:paraId="3303B81F" w14:textId="4A447873" w:rsidR="00B353D4" w:rsidRDefault="00967633" w:rsidP="0091270D">
      <w:pPr>
        <w:pStyle w:val="ListParagraph"/>
        <w:numPr>
          <w:ilvl w:val="0"/>
          <w:numId w:val="16"/>
        </w:numPr>
      </w:pPr>
      <w:r w:rsidRPr="00075376">
        <w:rPr>
          <w:b/>
        </w:rPr>
        <w:t>Significantly better</w:t>
      </w:r>
      <w:r>
        <w:t xml:space="preserve"> auto-correlation properties</w:t>
      </w:r>
      <w:r w:rsidR="00B353D4">
        <w:t xml:space="preserve"> than</w:t>
      </w:r>
      <w:r w:rsidR="00075376">
        <w:t xml:space="preserve"> the proposal in</w:t>
      </w:r>
      <w:r w:rsidR="00B353D4">
        <w:t xml:space="preserve"> </w:t>
      </w:r>
      <w:r w:rsidR="00B353D4">
        <w:fldChar w:fldCharType="begin"/>
      </w:r>
      <w:r w:rsidR="00B353D4">
        <w:instrText xml:space="preserve"> REF _Ref534543227 \r \h </w:instrText>
      </w:r>
      <w:r w:rsidR="00B353D4">
        <w:fldChar w:fldCharType="separate"/>
      </w:r>
      <w:r w:rsidR="00BD160D">
        <w:t>[2]</w:t>
      </w:r>
      <w:r w:rsidR="00B353D4">
        <w:fldChar w:fldCharType="end"/>
      </w:r>
      <w:r w:rsidR="00B353D4">
        <w:t>.</w:t>
      </w:r>
    </w:p>
    <w:p w14:paraId="4AA59DA2" w14:textId="5073591B" w:rsidR="00967633" w:rsidRDefault="00B353D4" w:rsidP="0091270D">
      <w:pPr>
        <w:pStyle w:val="ListParagraph"/>
        <w:numPr>
          <w:ilvl w:val="0"/>
          <w:numId w:val="16"/>
        </w:numPr>
      </w:pPr>
      <w:r w:rsidRPr="00075376">
        <w:rPr>
          <w:b/>
        </w:rPr>
        <w:t>Similar or</w:t>
      </w:r>
      <w:r w:rsidR="006B0DB6" w:rsidRPr="00075376">
        <w:rPr>
          <w:b/>
        </w:rPr>
        <w:t xml:space="preserve"> </w:t>
      </w:r>
      <w:r w:rsidRPr="00075376">
        <w:rPr>
          <w:b/>
        </w:rPr>
        <w:t>better</w:t>
      </w:r>
      <w:r>
        <w:t xml:space="preserve"> </w:t>
      </w:r>
      <w:r w:rsidR="0091270D">
        <w:t>cross-correlation properties than</w:t>
      </w:r>
      <w:r w:rsidR="00075376">
        <w:t xml:space="preserve"> the proposal</w:t>
      </w:r>
      <w:r>
        <w:t xml:space="preserve"> </w:t>
      </w:r>
      <w:r>
        <w:fldChar w:fldCharType="begin"/>
      </w:r>
      <w:r>
        <w:instrText xml:space="preserve"> REF _Ref534543227 \r \h </w:instrText>
      </w:r>
      <w:r>
        <w:fldChar w:fldCharType="separate"/>
      </w:r>
      <w:r w:rsidR="00BD160D">
        <w:t>[2]</w:t>
      </w:r>
      <w:r>
        <w:fldChar w:fldCharType="end"/>
      </w:r>
      <w:r w:rsidR="0091270D">
        <w:t>.</w:t>
      </w:r>
    </w:p>
    <w:p w14:paraId="79F7CA0C" w14:textId="7ACC9B11" w:rsidR="00BD160D" w:rsidRDefault="00075376" w:rsidP="004401A9">
      <w:r>
        <w:t xml:space="preserve">In [3], the joint proposal [2] </w:t>
      </w:r>
      <w:r w:rsidR="00BD160D">
        <w:t xml:space="preserve">and its constituent sequence sets are further </w:t>
      </w:r>
      <w:r w:rsidR="008226BC">
        <w:t>analysed,</w:t>
      </w:r>
      <w:r w:rsidR="00BD160D">
        <w:t xml:space="preserve"> </w:t>
      </w:r>
      <w:r>
        <w:t xml:space="preserve">and </w:t>
      </w:r>
      <w:r w:rsidR="00BD160D">
        <w:t xml:space="preserve">it is </w:t>
      </w:r>
      <w:r>
        <w:t>conclude</w:t>
      </w:r>
      <w:r w:rsidR="00BD160D">
        <w:t>d</w:t>
      </w:r>
      <w:r>
        <w:t xml:space="preserve"> that for each sequence length, the set of sequences consists of a mix of sequences from different optimized set of sequences. This </w:t>
      </w:r>
      <w:r w:rsidR="00BD160D">
        <w:t xml:space="preserve">“mix and match” </w:t>
      </w:r>
      <w:r>
        <w:t xml:space="preserve">is </w:t>
      </w:r>
      <w:r w:rsidR="00964EEB">
        <w:t>negative</w:t>
      </w:r>
      <w:r>
        <w:t xml:space="preserve"> to the cross-correlation properties among the sequences in the set. In addition, it seems that the selected sequences </w:t>
      </w:r>
      <w:r w:rsidR="00BD160D">
        <w:t>of [2]</w:t>
      </w:r>
      <w:r>
        <w:t xml:space="preserve"> have poor auto-correlation properties</w:t>
      </w:r>
      <w:r w:rsidR="00052805">
        <w:t>, in particular</w:t>
      </w:r>
      <w:r w:rsidR="008226BC">
        <w:t xml:space="preserve"> for sequences of length 12</w:t>
      </w:r>
      <w:r>
        <w:t xml:space="preserve">. Since CGS design involves cross-correlation, a set </w:t>
      </w:r>
      <w:r w:rsidR="00BD160D">
        <w:t xml:space="preserve">of sequences </w:t>
      </w:r>
      <w:r w:rsidR="008226BC">
        <w:t>should</w:t>
      </w:r>
      <w:r>
        <w:t xml:space="preserve"> be taken from one </w:t>
      </w:r>
      <w:r w:rsidR="00BD160D">
        <w:t xml:space="preserve">single </w:t>
      </w:r>
      <w:r>
        <w:t xml:space="preserve">computer optimization. </w:t>
      </w:r>
    </w:p>
    <w:p w14:paraId="26D2C5F7" w14:textId="01131FEB" w:rsidR="00075376" w:rsidRDefault="00075376" w:rsidP="004401A9">
      <w:r>
        <w:t xml:space="preserve">Hence, </w:t>
      </w:r>
      <w:r w:rsidR="00BD160D">
        <w:t>it is</w:t>
      </w:r>
      <w:r>
        <w:t xml:space="preserve"> propose</w:t>
      </w:r>
      <w:r w:rsidR="00BD160D">
        <w:t>d</w:t>
      </w:r>
      <w:r>
        <w:t>:</w:t>
      </w:r>
    </w:p>
    <w:p w14:paraId="0AFF6553" w14:textId="3E8747A4" w:rsidR="00075376" w:rsidRDefault="00075376" w:rsidP="00BD160D">
      <w:pPr>
        <w:pStyle w:val="Proposal"/>
      </w:pPr>
      <w:bookmarkStart w:id="1" w:name="_Toc534918670"/>
      <w:r w:rsidRPr="00B036A4">
        <w:t xml:space="preserve">For each </w:t>
      </w:r>
      <w:r>
        <w:t xml:space="preserve">sequence </w:t>
      </w:r>
      <w:r w:rsidRPr="00B036A4">
        <w:t xml:space="preserve">length, select </w:t>
      </w:r>
      <w:r>
        <w:t>an optimized CGS set (i.e. by a single company)</w:t>
      </w:r>
      <w:bookmarkEnd w:id="1"/>
      <w:r>
        <w:t xml:space="preserve"> </w:t>
      </w:r>
    </w:p>
    <w:p w14:paraId="54622807" w14:textId="2C86224F" w:rsidR="004401A9" w:rsidRDefault="00BD160D" w:rsidP="004401A9">
      <w:r>
        <w:t>Furthermore, b</w:t>
      </w:r>
      <w:r w:rsidR="004401A9">
        <w:t>ased on the</w:t>
      </w:r>
      <w:r w:rsidR="0040177E">
        <w:t xml:space="preserve"> </w:t>
      </w:r>
      <w:r>
        <w:t>evaluations shown in the Appendix</w:t>
      </w:r>
      <w:r w:rsidR="004401A9">
        <w:t>, the following</w:t>
      </w:r>
      <w:r>
        <w:t xml:space="preserve"> is proposed</w:t>
      </w:r>
      <w:r w:rsidR="004401A9">
        <w:t>:</w:t>
      </w:r>
    </w:p>
    <w:p w14:paraId="563EDC5F" w14:textId="14597843" w:rsidR="001D0061" w:rsidRDefault="0091270D" w:rsidP="0091270D">
      <w:pPr>
        <w:pStyle w:val="Proposal"/>
      </w:pPr>
      <w:bookmarkStart w:id="2" w:name="_Toc534918671"/>
      <w:r>
        <w:t xml:space="preserve">For pi/2-BPSK DMRS, adopt the CGS sets shown in </w:t>
      </w:r>
      <w:r>
        <w:fldChar w:fldCharType="begin"/>
      </w:r>
      <w:r>
        <w:instrText xml:space="preserve"> REF _Ref534548906 \h </w:instrText>
      </w:r>
      <w:r>
        <w:fldChar w:fldCharType="separate"/>
      </w:r>
      <w:r w:rsidR="00BD160D">
        <w:t xml:space="preserve">Table </w:t>
      </w:r>
      <w:r w:rsidR="00BD160D">
        <w:rPr>
          <w:noProof/>
        </w:rPr>
        <w:t>1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_Ref534549528 \h </w:instrText>
      </w:r>
      <w:r>
        <w:fldChar w:fldCharType="separate"/>
      </w:r>
      <w:r w:rsidR="00BD160D">
        <w:t xml:space="preserve">Table </w:t>
      </w:r>
      <w:r w:rsidR="00BD160D">
        <w:rPr>
          <w:noProof/>
        </w:rPr>
        <w:t>2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_Ref534550067 \h </w:instrText>
      </w:r>
      <w:r>
        <w:fldChar w:fldCharType="separate"/>
      </w:r>
      <w:r w:rsidR="00BD160D">
        <w:t xml:space="preserve">Table </w:t>
      </w:r>
      <w:r w:rsidR="00BD160D">
        <w:rPr>
          <w:noProof/>
        </w:rPr>
        <w:t>3</w:t>
      </w:r>
      <w:r>
        <w:fldChar w:fldCharType="end"/>
      </w:r>
      <w:r>
        <w:t>.</w:t>
      </w:r>
      <w:bookmarkEnd w:id="2"/>
    </w:p>
    <w:p w14:paraId="641A6FC2" w14:textId="77777777" w:rsidR="0091270D" w:rsidRDefault="0091270D" w:rsidP="0091270D">
      <w:pPr>
        <w:pStyle w:val="Proposal"/>
        <w:numPr>
          <w:ilvl w:val="0"/>
          <w:numId w:val="0"/>
        </w:numPr>
        <w:ind w:left="1701"/>
      </w:pPr>
    </w:p>
    <w:p w14:paraId="00512626" w14:textId="022AFD2B" w:rsidR="001D0061" w:rsidRPr="001D0061" w:rsidRDefault="001D0061" w:rsidP="001D0061">
      <w:pPr>
        <w:pStyle w:val="Caption"/>
      </w:pPr>
      <w:bookmarkStart w:id="3" w:name="_Ref5345489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D160D">
        <w:rPr>
          <w:noProof/>
        </w:rPr>
        <w:t>1</w:t>
      </w:r>
      <w:r>
        <w:fldChar w:fldCharType="end"/>
      </w:r>
      <w:bookmarkEnd w:id="3"/>
      <w:r>
        <w:t xml:space="preserve">. </w:t>
      </w:r>
      <w:r w:rsidR="00F93D20">
        <w:t xml:space="preserve">Binary </w:t>
      </w:r>
      <w:r>
        <w:t>CGS of length-12</w:t>
      </w:r>
      <w:r w:rsidR="00F93D20">
        <w:t xml:space="preserve"> for pi/2-BPSK DMRS</w:t>
      </w:r>
    </w:p>
    <w:tbl>
      <w:tblPr>
        <w:tblStyle w:val="TableGrid"/>
        <w:tblW w:w="7120" w:type="dxa"/>
        <w:jc w:val="center"/>
        <w:tblLook w:val="04A0" w:firstRow="1" w:lastRow="0" w:firstColumn="1" w:lastColumn="0" w:noHBand="0" w:noVBand="1"/>
      </w:tblPr>
      <w:tblGrid>
        <w:gridCol w:w="737"/>
        <w:gridCol w:w="2835"/>
        <w:gridCol w:w="713"/>
        <w:gridCol w:w="2835"/>
      </w:tblGrid>
      <w:tr w:rsidR="001D0061" w14:paraId="3594063D" w14:textId="77777777" w:rsidTr="00F93D20">
        <w:trPr>
          <w:jc w:val="center"/>
        </w:trPr>
        <w:tc>
          <w:tcPr>
            <w:tcW w:w="737" w:type="dxa"/>
          </w:tcPr>
          <w:p w14:paraId="4498FCE2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2835" w:type="dxa"/>
          </w:tcPr>
          <w:p w14:paraId="3C2A31CF" w14:textId="77777777" w:rsidR="001D0061" w:rsidRPr="001613BD" w:rsidRDefault="001D0061" w:rsidP="00C61F4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,…,b(11)</m:t>
                </m:r>
              </m:oMath>
            </m:oMathPara>
          </w:p>
        </w:tc>
        <w:tc>
          <w:tcPr>
            <w:tcW w:w="713" w:type="dxa"/>
          </w:tcPr>
          <w:p w14:paraId="39C5A585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2835" w:type="dxa"/>
          </w:tcPr>
          <w:p w14:paraId="6E6BB88E" w14:textId="77777777" w:rsidR="001D0061" w:rsidRDefault="001D0061" w:rsidP="00C61F41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,…,b(11)</m:t>
                </m:r>
              </m:oMath>
            </m:oMathPara>
          </w:p>
        </w:tc>
      </w:tr>
      <w:tr w:rsidR="001D0061" w14:paraId="2B95DF82" w14:textId="77777777" w:rsidTr="00F93D20">
        <w:trPr>
          <w:jc w:val="center"/>
        </w:trPr>
        <w:tc>
          <w:tcPr>
            <w:tcW w:w="737" w:type="dxa"/>
          </w:tcPr>
          <w:p w14:paraId="0AC0264F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088A5781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3E4BA92F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77A64830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412C4AA8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5B38D430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2E312861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2EE6DD24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69BE87FD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4D73F3EA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74612D46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4F12CB64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1F11AA00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lastRenderedPageBreak/>
              <w:t>12</w:t>
            </w:r>
          </w:p>
          <w:p w14:paraId="03B38058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184F683E" w14:textId="77777777" w:rsidR="001D0061" w:rsidRPr="00871002" w:rsidRDefault="001D006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2835" w:type="dxa"/>
          </w:tcPr>
          <w:p w14:paraId="395ED5CF" w14:textId="77777777" w:rsidR="001D0061" w:rsidRDefault="001D0061" w:rsidP="00C61F41">
            <w:pPr>
              <w:pStyle w:val="BodyText"/>
            </w:pPr>
            <w:r>
              <w:lastRenderedPageBreak/>
              <w:t xml:space="preserve">    '1  0  0  1  0  0  0  1  0  0  1  0'</w:t>
            </w:r>
          </w:p>
          <w:p w14:paraId="063D4463" w14:textId="77777777" w:rsidR="001D0061" w:rsidRDefault="001D0061" w:rsidP="00C61F41">
            <w:pPr>
              <w:pStyle w:val="BodyText"/>
            </w:pPr>
            <w:r>
              <w:t xml:space="preserve">    '0  0  0  1  0  0  0  1  1  1  0  0'</w:t>
            </w:r>
          </w:p>
          <w:p w14:paraId="777549CD" w14:textId="77777777" w:rsidR="001D0061" w:rsidRDefault="001D0061" w:rsidP="00C61F41">
            <w:pPr>
              <w:pStyle w:val="BodyText"/>
            </w:pPr>
            <w:r>
              <w:t xml:space="preserve">    '1  1  1  0  0  1  0  0  1  1  1  1'</w:t>
            </w:r>
          </w:p>
          <w:p w14:paraId="699D3462" w14:textId="77777777" w:rsidR="001D0061" w:rsidRDefault="001D0061" w:rsidP="00C61F41">
            <w:pPr>
              <w:pStyle w:val="BodyText"/>
            </w:pPr>
            <w:r>
              <w:t xml:space="preserve">    '1  1  0  1  1  1  1  1  0  0  0  1'</w:t>
            </w:r>
          </w:p>
          <w:p w14:paraId="4EEF77A1" w14:textId="77777777" w:rsidR="001D0061" w:rsidRDefault="001D0061" w:rsidP="00C61F41">
            <w:pPr>
              <w:pStyle w:val="BodyText"/>
            </w:pPr>
            <w:r>
              <w:t xml:space="preserve">    '0  0  0  1  1  1  0  0  0  1  0  0'</w:t>
            </w:r>
          </w:p>
          <w:p w14:paraId="53CD4822" w14:textId="77777777" w:rsidR="001D0061" w:rsidRDefault="001D0061" w:rsidP="00C61F41">
            <w:pPr>
              <w:pStyle w:val="BodyText"/>
            </w:pPr>
            <w:r>
              <w:t xml:space="preserve">    '1  0  1  0  1  0  0  0  1  1  0  1'</w:t>
            </w:r>
          </w:p>
          <w:p w14:paraId="055528BB" w14:textId="77777777" w:rsidR="001D0061" w:rsidRDefault="001D0061" w:rsidP="00C61F41">
            <w:pPr>
              <w:pStyle w:val="BodyText"/>
            </w:pPr>
            <w:r>
              <w:t xml:space="preserve">    '1  0  1  1  1  0  0  1  0  0  1  0'</w:t>
            </w:r>
          </w:p>
          <w:p w14:paraId="2F084262" w14:textId="77777777" w:rsidR="001D0061" w:rsidRDefault="001D0061" w:rsidP="00C61F41">
            <w:pPr>
              <w:pStyle w:val="BodyText"/>
            </w:pPr>
            <w:r>
              <w:t xml:space="preserve">    '0  1  1  1  0  1  0  0  1  0  0  1'</w:t>
            </w:r>
          </w:p>
          <w:p w14:paraId="6AE78922" w14:textId="77777777" w:rsidR="001D0061" w:rsidRDefault="001D0061" w:rsidP="00C61F41">
            <w:pPr>
              <w:pStyle w:val="BodyText"/>
            </w:pPr>
            <w:r>
              <w:t xml:space="preserve">    '0  0  0  0  0  0  1  1  1  0  0  1'</w:t>
            </w:r>
          </w:p>
          <w:p w14:paraId="4F84CDE5" w14:textId="77777777" w:rsidR="001D0061" w:rsidRDefault="001D0061" w:rsidP="00C61F41">
            <w:pPr>
              <w:pStyle w:val="BodyText"/>
            </w:pPr>
            <w:r>
              <w:t xml:space="preserve">    '1  0  0  1  0  0  0  1  0  1  0  0'</w:t>
            </w:r>
          </w:p>
          <w:p w14:paraId="34DB9D70" w14:textId="77777777" w:rsidR="001D0061" w:rsidRDefault="001D0061" w:rsidP="00C61F41">
            <w:pPr>
              <w:pStyle w:val="BodyText"/>
            </w:pPr>
            <w:r>
              <w:t xml:space="preserve">    '1  1  1  0  0  0  1  1  1  1  1  0'</w:t>
            </w:r>
          </w:p>
          <w:p w14:paraId="6833A3F5" w14:textId="77777777" w:rsidR="001D0061" w:rsidRDefault="001D0061" w:rsidP="00C61F41">
            <w:pPr>
              <w:pStyle w:val="BodyText"/>
            </w:pPr>
            <w:r>
              <w:t xml:space="preserve">    '1  0  0  1  0  0  1  1  1  0  1  0'</w:t>
            </w:r>
          </w:p>
          <w:p w14:paraId="2025D8C7" w14:textId="77777777" w:rsidR="001D0061" w:rsidRDefault="001D0061" w:rsidP="00C61F41">
            <w:pPr>
              <w:pStyle w:val="BodyText"/>
            </w:pPr>
            <w:r>
              <w:lastRenderedPageBreak/>
              <w:t xml:space="preserve">    '1  0  0  0  0  0  0  1  1  1  0  0'</w:t>
            </w:r>
          </w:p>
          <w:p w14:paraId="66FA1DE9" w14:textId="77777777" w:rsidR="001D0061" w:rsidRDefault="001D0061" w:rsidP="00C61F41">
            <w:pPr>
              <w:pStyle w:val="BodyText"/>
            </w:pPr>
            <w:r>
              <w:t xml:space="preserve">    '1  0  1  0  1  1  0  1  1  1  0  1'</w:t>
            </w:r>
          </w:p>
          <w:p w14:paraId="245A68C2" w14:textId="77777777" w:rsidR="001D0061" w:rsidRDefault="001D0061" w:rsidP="00C61F41">
            <w:pPr>
              <w:pStyle w:val="BodyText"/>
            </w:pPr>
            <w:r>
              <w:t xml:space="preserve">    '1  0  1  0  1  1  0  1  1  0  1  1'</w:t>
            </w:r>
          </w:p>
        </w:tc>
        <w:tc>
          <w:tcPr>
            <w:tcW w:w="713" w:type="dxa"/>
          </w:tcPr>
          <w:p w14:paraId="3B71B0A5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lastRenderedPageBreak/>
              <w:t>15</w:t>
            </w:r>
          </w:p>
          <w:p w14:paraId="13927F70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762FA8D3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1D6CAF40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6D8BE2D2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2A897173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75D216A0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17BAEDC4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79403292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2EE0F7FC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07965C96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2E6A9865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4A65337B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lastRenderedPageBreak/>
              <w:t>27</w:t>
            </w:r>
          </w:p>
          <w:p w14:paraId="2774D8E4" w14:textId="77777777" w:rsidR="001D0061" w:rsidRPr="001613BD" w:rsidRDefault="001D0061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48B16930" w14:textId="77777777" w:rsidR="001D0061" w:rsidRPr="001613BD" w:rsidRDefault="001D0061" w:rsidP="00C61F41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2835" w:type="dxa"/>
          </w:tcPr>
          <w:p w14:paraId="591D1F6B" w14:textId="77777777" w:rsidR="001D0061" w:rsidRDefault="001D0061" w:rsidP="00C61F41">
            <w:pPr>
              <w:pStyle w:val="BodyText"/>
            </w:pPr>
            <w:r>
              <w:lastRenderedPageBreak/>
              <w:t xml:space="preserve">    '1  1  0  1  1  0  1  0  1  0  0  0'</w:t>
            </w:r>
          </w:p>
          <w:p w14:paraId="4D4B2290" w14:textId="77777777" w:rsidR="001D0061" w:rsidRDefault="001D0061" w:rsidP="00C61F41">
            <w:pPr>
              <w:pStyle w:val="BodyText"/>
            </w:pPr>
            <w:r>
              <w:t xml:space="preserve">    '1  1  1  1  0  1  1  1  1  0  0  0'</w:t>
            </w:r>
          </w:p>
          <w:p w14:paraId="5679CE38" w14:textId="77777777" w:rsidR="001D0061" w:rsidRDefault="001D0061" w:rsidP="00C61F41">
            <w:pPr>
              <w:pStyle w:val="BodyText"/>
            </w:pPr>
            <w:r>
              <w:t xml:space="preserve">    '0  1  0  0  1  1  1  0  0  1  0  1'</w:t>
            </w:r>
          </w:p>
          <w:p w14:paraId="19E9275E" w14:textId="77777777" w:rsidR="001D0061" w:rsidRDefault="001D0061" w:rsidP="00C61F41">
            <w:pPr>
              <w:pStyle w:val="BodyText"/>
            </w:pPr>
            <w:r>
              <w:t xml:space="preserve">    '1  1  1  0  0  0  1  1  1  1  0  1'</w:t>
            </w:r>
          </w:p>
          <w:p w14:paraId="2097FFA4" w14:textId="77777777" w:rsidR="001D0061" w:rsidRDefault="001D0061" w:rsidP="00C61F41">
            <w:pPr>
              <w:pStyle w:val="BodyText"/>
            </w:pPr>
            <w:r>
              <w:t xml:space="preserve">    '1  1  1  0  1  0  0  1  0  0  1  0'</w:t>
            </w:r>
          </w:p>
          <w:p w14:paraId="0236FCCA" w14:textId="77777777" w:rsidR="001D0061" w:rsidRDefault="001D0061" w:rsidP="00C61F41">
            <w:pPr>
              <w:pStyle w:val="BodyText"/>
            </w:pPr>
            <w:r>
              <w:t xml:space="preserve">    '1  0  0  0  0  1  0  0  0  0  1  1'</w:t>
            </w:r>
          </w:p>
          <w:p w14:paraId="128C8C6E" w14:textId="77777777" w:rsidR="001D0061" w:rsidRDefault="001D0061" w:rsidP="00C61F41">
            <w:pPr>
              <w:pStyle w:val="BodyText"/>
            </w:pPr>
            <w:r>
              <w:t xml:space="preserve">    '0  0  1  1  1  0  1  1  1  0  0  0'</w:t>
            </w:r>
          </w:p>
          <w:p w14:paraId="34F41089" w14:textId="77777777" w:rsidR="001D0061" w:rsidRDefault="001D0061" w:rsidP="00C61F41">
            <w:pPr>
              <w:pStyle w:val="BodyText"/>
            </w:pPr>
            <w:r>
              <w:t xml:space="preserve">    '0  0  1  0  0  0  1  0  1  0  0  1'</w:t>
            </w:r>
          </w:p>
          <w:p w14:paraId="122B2792" w14:textId="77777777" w:rsidR="001D0061" w:rsidRDefault="001D0061" w:rsidP="00C61F41">
            <w:pPr>
              <w:pStyle w:val="BodyText"/>
            </w:pPr>
            <w:r>
              <w:t xml:space="preserve">    '0  1  0  0  0  1  0  0  1  0  0  1'</w:t>
            </w:r>
          </w:p>
          <w:p w14:paraId="1C99D0AD" w14:textId="77777777" w:rsidR="001D0061" w:rsidRDefault="001D0061" w:rsidP="00C61F41">
            <w:pPr>
              <w:pStyle w:val="BodyText"/>
            </w:pPr>
            <w:r>
              <w:t xml:space="preserve">    '0  1  1  0  0  0  1  0  1  0  1  1'</w:t>
            </w:r>
          </w:p>
          <w:p w14:paraId="53E73F02" w14:textId="77777777" w:rsidR="001D0061" w:rsidRDefault="001D0061" w:rsidP="00C61F41">
            <w:pPr>
              <w:pStyle w:val="BodyText"/>
            </w:pPr>
            <w:r>
              <w:t xml:space="preserve">    '1  1  1  0  0  1  0  1  0  1  0  0'</w:t>
            </w:r>
          </w:p>
          <w:p w14:paraId="69691879" w14:textId="77777777" w:rsidR="001D0061" w:rsidRDefault="001D0061" w:rsidP="00C61F41">
            <w:pPr>
              <w:pStyle w:val="BodyText"/>
            </w:pPr>
            <w:r>
              <w:t xml:space="preserve">    '0  1  0  0  1  0  1  0  0  1  0  0'</w:t>
            </w:r>
          </w:p>
          <w:p w14:paraId="7FDCD79C" w14:textId="77777777" w:rsidR="001D0061" w:rsidRDefault="001D0061" w:rsidP="00C61F41">
            <w:pPr>
              <w:pStyle w:val="BodyText"/>
            </w:pPr>
            <w:r>
              <w:lastRenderedPageBreak/>
              <w:t xml:space="preserve">    '0  1  0  1  0  0  1  1  1  1  1  0'</w:t>
            </w:r>
          </w:p>
          <w:p w14:paraId="56486CF6" w14:textId="77777777" w:rsidR="001D0061" w:rsidRDefault="001D0061" w:rsidP="00C61F41">
            <w:pPr>
              <w:pStyle w:val="BodyText"/>
            </w:pPr>
            <w:r>
              <w:t xml:space="preserve">    '1  0  1  0  0  1  1  1  1  1  0  0'</w:t>
            </w:r>
          </w:p>
          <w:p w14:paraId="33890BC9" w14:textId="77777777" w:rsidR="001D0061" w:rsidRDefault="001D0061" w:rsidP="00C61F41">
            <w:pPr>
              <w:pStyle w:val="BodyText"/>
            </w:pPr>
            <w:r>
              <w:t xml:space="preserve">    '1  1  1  1  1  1  1  0  0  1  0  0'</w:t>
            </w:r>
          </w:p>
        </w:tc>
      </w:tr>
    </w:tbl>
    <w:p w14:paraId="102A5F1B" w14:textId="27638D96" w:rsidR="0086660E" w:rsidRDefault="0086660E" w:rsidP="007F1514"/>
    <w:p w14:paraId="6FD7083A" w14:textId="77777777" w:rsidR="00F70FEA" w:rsidRDefault="00F70FEA" w:rsidP="007F1514"/>
    <w:p w14:paraId="60E1B30C" w14:textId="428FC2F9" w:rsidR="0086660E" w:rsidRDefault="0086660E" w:rsidP="00F93D20">
      <w:pPr>
        <w:pStyle w:val="Caption"/>
      </w:pPr>
      <w:bookmarkStart w:id="4" w:name="_Ref53454952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D160D">
        <w:rPr>
          <w:noProof/>
        </w:rPr>
        <w:t>2</w:t>
      </w:r>
      <w:r>
        <w:fldChar w:fldCharType="end"/>
      </w:r>
      <w:bookmarkEnd w:id="4"/>
      <w:r>
        <w:t xml:space="preserve">. </w:t>
      </w:r>
      <w:r w:rsidR="00F93D20">
        <w:t>Binary CGS of length-18 for pi/2-BPSK DMRS</w:t>
      </w:r>
    </w:p>
    <w:tbl>
      <w:tblPr>
        <w:tblStyle w:val="TableGrid"/>
        <w:tblW w:w="9388" w:type="dxa"/>
        <w:jc w:val="center"/>
        <w:tblLook w:val="04A0" w:firstRow="1" w:lastRow="0" w:firstColumn="1" w:lastColumn="0" w:noHBand="0" w:noVBand="1"/>
      </w:tblPr>
      <w:tblGrid>
        <w:gridCol w:w="737"/>
        <w:gridCol w:w="3969"/>
        <w:gridCol w:w="713"/>
        <w:gridCol w:w="3969"/>
      </w:tblGrid>
      <w:tr w:rsidR="0086660E" w14:paraId="262A0E36" w14:textId="77777777" w:rsidTr="00F93D20">
        <w:trPr>
          <w:jc w:val="center"/>
        </w:trPr>
        <w:tc>
          <w:tcPr>
            <w:tcW w:w="737" w:type="dxa"/>
          </w:tcPr>
          <w:p w14:paraId="4D9EB823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3969" w:type="dxa"/>
          </w:tcPr>
          <w:p w14:paraId="5D0AFC51" w14:textId="77777777" w:rsidR="0086660E" w:rsidRPr="001613BD" w:rsidRDefault="0086660E" w:rsidP="00C61F4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,…,b(17)</m:t>
                </m:r>
              </m:oMath>
            </m:oMathPara>
          </w:p>
        </w:tc>
        <w:tc>
          <w:tcPr>
            <w:tcW w:w="713" w:type="dxa"/>
          </w:tcPr>
          <w:p w14:paraId="097E94F5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Index</w:t>
            </w:r>
          </w:p>
        </w:tc>
        <w:tc>
          <w:tcPr>
            <w:tcW w:w="3969" w:type="dxa"/>
          </w:tcPr>
          <w:p w14:paraId="58253333" w14:textId="77777777" w:rsidR="0086660E" w:rsidRDefault="0086660E" w:rsidP="00C61F41">
            <w:pPr>
              <w:pStyle w:val="BodyText"/>
              <w:rPr>
                <w:rFonts w:ascii="Arial" w:hAnsi="Aria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,…,b(17)</m:t>
                </m:r>
              </m:oMath>
            </m:oMathPara>
          </w:p>
        </w:tc>
      </w:tr>
      <w:tr w:rsidR="0086660E" w14:paraId="4D3B4A4A" w14:textId="77777777" w:rsidTr="00F93D20">
        <w:trPr>
          <w:jc w:val="center"/>
        </w:trPr>
        <w:tc>
          <w:tcPr>
            <w:tcW w:w="737" w:type="dxa"/>
          </w:tcPr>
          <w:p w14:paraId="366FE990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7E5FF8C6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42D7BE5D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69AEC821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71408BBA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543D546E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4FDCF586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6AC3EF4B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79BFF35F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53E88FA0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1BDAE0BE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36EC96EA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2D666A32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4D04DC2D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4E7F8649" w14:textId="77777777" w:rsidR="0086660E" w:rsidRPr="00871002" w:rsidRDefault="0086660E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</w:tc>
        <w:tc>
          <w:tcPr>
            <w:tcW w:w="3969" w:type="dxa"/>
          </w:tcPr>
          <w:p w14:paraId="5C68DA64" w14:textId="120E75AC" w:rsidR="0086660E" w:rsidRDefault="0086660E" w:rsidP="0086660E">
            <w:pPr>
              <w:pStyle w:val="BodyText"/>
            </w:pPr>
            <w:r>
              <w:t xml:space="preserve">    '1  0  1  1  0  1  1  1  1  1  1  1  0  0  1  0  0  1'</w:t>
            </w:r>
          </w:p>
          <w:p w14:paraId="3D8F0399" w14:textId="77777777" w:rsidR="0086660E" w:rsidRDefault="0086660E" w:rsidP="0086660E">
            <w:pPr>
              <w:pStyle w:val="BodyText"/>
            </w:pPr>
            <w:r>
              <w:t xml:space="preserve">    '1  1  0  1  1  0  0  0  0  0  1  0  1  0  0  0  0  0'</w:t>
            </w:r>
          </w:p>
          <w:p w14:paraId="3289D32F" w14:textId="77777777" w:rsidR="0086660E" w:rsidRDefault="0086660E" w:rsidP="0086660E">
            <w:pPr>
              <w:pStyle w:val="BodyText"/>
            </w:pPr>
            <w:r>
              <w:t xml:space="preserve">    '1  0  1  0  0  1  1  1  0  0  1  1  1  0  0  0  1  0'</w:t>
            </w:r>
          </w:p>
          <w:p w14:paraId="6C777A4D" w14:textId="77777777" w:rsidR="0086660E" w:rsidRDefault="0086660E" w:rsidP="0086660E">
            <w:pPr>
              <w:pStyle w:val="BodyText"/>
            </w:pPr>
            <w:r>
              <w:t xml:space="preserve">    '0  0  1  0  0  0  1  1  1  1  1  0  0  0  1  0  0  0'</w:t>
            </w:r>
          </w:p>
          <w:p w14:paraId="3E9BE012" w14:textId="77777777" w:rsidR="0086660E" w:rsidRDefault="0086660E" w:rsidP="0086660E">
            <w:pPr>
              <w:pStyle w:val="BodyText"/>
            </w:pPr>
            <w:r>
              <w:t xml:space="preserve">    '0  1  0  0  0  1  0  0  0  0  1  1  1  1  1  0  0  0'</w:t>
            </w:r>
          </w:p>
          <w:p w14:paraId="7CEFF55E" w14:textId="77777777" w:rsidR="0086660E" w:rsidRDefault="0086660E" w:rsidP="0086660E">
            <w:pPr>
              <w:pStyle w:val="BodyText"/>
            </w:pPr>
            <w:r>
              <w:t xml:space="preserve">    '1  0  0  1  0  1  0  1  0  0  1  1  1  1  0  1  1  1'</w:t>
            </w:r>
          </w:p>
          <w:p w14:paraId="1CA50765" w14:textId="77777777" w:rsidR="0086660E" w:rsidRDefault="0086660E" w:rsidP="0086660E">
            <w:pPr>
              <w:pStyle w:val="BodyText"/>
            </w:pPr>
            <w:r>
              <w:t xml:space="preserve">    '0  1  0  0  1  0  0  1  0  1  0  0  1  0  0  0  1  0'</w:t>
            </w:r>
          </w:p>
          <w:p w14:paraId="02196511" w14:textId="77777777" w:rsidR="0086660E" w:rsidRDefault="0086660E" w:rsidP="0086660E">
            <w:pPr>
              <w:pStyle w:val="BodyText"/>
            </w:pPr>
            <w:r>
              <w:t xml:space="preserve">    '1  0  1  0  1  1  0  0  0  1  1  0  0  0  1  1  1  0'</w:t>
            </w:r>
          </w:p>
          <w:p w14:paraId="2346F992" w14:textId="77777777" w:rsidR="0086660E" w:rsidRDefault="0086660E" w:rsidP="0086660E">
            <w:pPr>
              <w:pStyle w:val="BodyText"/>
            </w:pPr>
            <w:r>
              <w:t xml:space="preserve">    '1  1  1  0  0  0  1  0  1  0  1  0  0  1  1  1  0  0'</w:t>
            </w:r>
          </w:p>
          <w:p w14:paraId="74E118F3" w14:textId="77777777" w:rsidR="0086660E" w:rsidRDefault="0086660E" w:rsidP="0086660E">
            <w:pPr>
              <w:pStyle w:val="BodyText"/>
            </w:pPr>
            <w:r>
              <w:t xml:space="preserve">    '1  0  0  1  0  1  0  0  1  0  1  1  1  0  1  1  1  0'</w:t>
            </w:r>
          </w:p>
          <w:p w14:paraId="7A871AFC" w14:textId="77777777" w:rsidR="0086660E" w:rsidRDefault="0086660E" w:rsidP="0086660E">
            <w:pPr>
              <w:pStyle w:val="BodyText"/>
            </w:pPr>
            <w:r>
              <w:t xml:space="preserve">    '0  1  0  0  0  0  0  1  0  0  0  1  1  1  1  1  0  0'</w:t>
            </w:r>
          </w:p>
          <w:p w14:paraId="2C23275D" w14:textId="77777777" w:rsidR="0086660E" w:rsidRDefault="0086660E" w:rsidP="0086660E">
            <w:pPr>
              <w:pStyle w:val="BodyText"/>
            </w:pPr>
            <w:r>
              <w:t xml:space="preserve">    '0  0  1  1  0  1  1  0  0  0  0  0  0  0  1  0  0  1'</w:t>
            </w:r>
          </w:p>
          <w:p w14:paraId="5BA9F153" w14:textId="77777777" w:rsidR="0086660E" w:rsidRDefault="0086660E" w:rsidP="0086660E">
            <w:pPr>
              <w:pStyle w:val="BodyText"/>
            </w:pPr>
            <w:r>
              <w:t xml:space="preserve">    '1  1  1  0  0  1  0  1  1  1  0  1  1  1  0  1  0  0'</w:t>
            </w:r>
          </w:p>
          <w:p w14:paraId="219BF57D" w14:textId="77777777" w:rsidR="0086660E" w:rsidRDefault="0086660E" w:rsidP="0086660E">
            <w:pPr>
              <w:pStyle w:val="BodyText"/>
            </w:pPr>
            <w:r>
              <w:t xml:space="preserve">    '0  1  0  0  1  1  1  0  1  1  1  0  0  1  0  1  1  1'</w:t>
            </w:r>
          </w:p>
          <w:p w14:paraId="69439ADA" w14:textId="250A0BFF" w:rsidR="0086660E" w:rsidRDefault="0086660E" w:rsidP="0086660E">
            <w:pPr>
              <w:pStyle w:val="BodyText"/>
            </w:pPr>
            <w:r>
              <w:t xml:space="preserve">    '1  0  0  0  1  1  0  0  0  1  1  1  0  1  0  1  0  1'</w:t>
            </w:r>
          </w:p>
        </w:tc>
        <w:tc>
          <w:tcPr>
            <w:tcW w:w="713" w:type="dxa"/>
          </w:tcPr>
          <w:p w14:paraId="6198971A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15</w:t>
            </w:r>
          </w:p>
          <w:p w14:paraId="35E9AE97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16</w:t>
            </w:r>
          </w:p>
          <w:p w14:paraId="60DBB124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17</w:t>
            </w:r>
          </w:p>
          <w:p w14:paraId="6727AD8F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18</w:t>
            </w:r>
          </w:p>
          <w:p w14:paraId="783A2DF9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19</w:t>
            </w:r>
          </w:p>
          <w:p w14:paraId="6B02A04A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20</w:t>
            </w:r>
          </w:p>
          <w:p w14:paraId="5ECC3A61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21</w:t>
            </w:r>
          </w:p>
          <w:p w14:paraId="5BE8930C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22</w:t>
            </w:r>
          </w:p>
          <w:p w14:paraId="045E1E36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23</w:t>
            </w:r>
          </w:p>
          <w:p w14:paraId="29B9B1D8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24</w:t>
            </w:r>
          </w:p>
          <w:p w14:paraId="53E87619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25</w:t>
            </w:r>
          </w:p>
          <w:p w14:paraId="180773A1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26</w:t>
            </w:r>
          </w:p>
          <w:p w14:paraId="70EB9318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27</w:t>
            </w:r>
          </w:p>
          <w:p w14:paraId="1876F4FC" w14:textId="77777777" w:rsidR="0086660E" w:rsidRPr="001613BD" w:rsidRDefault="0086660E" w:rsidP="00C61F41">
            <w:pPr>
              <w:pStyle w:val="BodyText"/>
              <w:jc w:val="center"/>
              <w:rPr>
                <w:b/>
              </w:rPr>
            </w:pPr>
            <w:r w:rsidRPr="001613BD">
              <w:rPr>
                <w:b/>
              </w:rPr>
              <w:t>28</w:t>
            </w:r>
          </w:p>
          <w:p w14:paraId="26A1255D" w14:textId="77777777" w:rsidR="0086660E" w:rsidRPr="001613BD" w:rsidRDefault="0086660E" w:rsidP="00C61F41">
            <w:pPr>
              <w:pStyle w:val="BodyText"/>
              <w:jc w:val="center"/>
            </w:pPr>
            <w:r w:rsidRPr="001613BD">
              <w:rPr>
                <w:b/>
              </w:rPr>
              <w:t>29</w:t>
            </w:r>
          </w:p>
        </w:tc>
        <w:tc>
          <w:tcPr>
            <w:tcW w:w="3969" w:type="dxa"/>
          </w:tcPr>
          <w:p w14:paraId="4C2C1D3D" w14:textId="77777777" w:rsidR="0086660E" w:rsidRDefault="0086660E" w:rsidP="0086660E">
            <w:pPr>
              <w:pStyle w:val="BodyText"/>
            </w:pPr>
            <w:r>
              <w:t xml:space="preserve">    '1  0  0  0  1  1  1  1  0  0  0  1  1  0  1  0  1  0'</w:t>
            </w:r>
          </w:p>
          <w:p w14:paraId="536A989B" w14:textId="77777777" w:rsidR="0086660E" w:rsidRDefault="0086660E" w:rsidP="0086660E">
            <w:pPr>
              <w:pStyle w:val="BodyText"/>
            </w:pPr>
            <w:r>
              <w:t xml:space="preserve">    '1  0  0  0  0  0  1  1  0  0  1  0  1  0  1  0  0  1'</w:t>
            </w:r>
          </w:p>
          <w:p w14:paraId="3B6D5E48" w14:textId="77777777" w:rsidR="0086660E" w:rsidRDefault="0086660E" w:rsidP="0086660E">
            <w:pPr>
              <w:pStyle w:val="BodyText"/>
            </w:pPr>
            <w:r>
              <w:t xml:space="preserve">    '0  1  1  1  1  0  0  0  1  0  1  0  1  0  1  1  0  0'</w:t>
            </w:r>
          </w:p>
          <w:p w14:paraId="6DC6C02D" w14:textId="77777777" w:rsidR="0086660E" w:rsidRDefault="0086660E" w:rsidP="0086660E">
            <w:pPr>
              <w:pStyle w:val="BodyText"/>
            </w:pPr>
            <w:r>
              <w:t xml:space="preserve">    '1  0  0  0  1  1  1  1  1  0  0  0  1  1  1  0  0  0'</w:t>
            </w:r>
          </w:p>
          <w:p w14:paraId="7CC77E3F" w14:textId="77777777" w:rsidR="0086660E" w:rsidRDefault="0086660E" w:rsidP="0086660E">
            <w:pPr>
              <w:pStyle w:val="BodyText"/>
            </w:pPr>
            <w:r>
              <w:t xml:space="preserve">    '1  1  1  1  1  0  0  0  1  1  1  0  0  0  1  0  0  0'</w:t>
            </w:r>
          </w:p>
          <w:p w14:paraId="0C43397D" w14:textId="77777777" w:rsidR="0086660E" w:rsidRDefault="0086660E" w:rsidP="0086660E">
            <w:pPr>
              <w:pStyle w:val="BodyText"/>
            </w:pPr>
            <w:r>
              <w:t xml:space="preserve">    '0  0  1  0  1  0  1  0  0  1  1  1  0  0  1  1  1  0'</w:t>
            </w:r>
          </w:p>
          <w:p w14:paraId="0A013AF8" w14:textId="77777777" w:rsidR="0086660E" w:rsidRDefault="0086660E" w:rsidP="0086660E">
            <w:pPr>
              <w:pStyle w:val="BodyText"/>
            </w:pPr>
            <w:r>
              <w:t xml:space="preserve">    '1  0  1  1  0  1  1  0  0  1  0  0  1  1  1  1  1  1'</w:t>
            </w:r>
          </w:p>
          <w:p w14:paraId="6C3FE54D" w14:textId="77777777" w:rsidR="0086660E" w:rsidRDefault="0086660E" w:rsidP="0086660E">
            <w:pPr>
              <w:pStyle w:val="BodyText"/>
            </w:pPr>
            <w:r>
              <w:t xml:space="preserve">    '1  0  1  0  1  0  0  0  1  1  1  1  0  0  0  1  1  0'</w:t>
            </w:r>
          </w:p>
          <w:p w14:paraId="6A4CB76D" w14:textId="77777777" w:rsidR="0086660E" w:rsidRDefault="0086660E" w:rsidP="0086660E">
            <w:pPr>
              <w:pStyle w:val="BodyText"/>
            </w:pPr>
            <w:r>
              <w:t xml:space="preserve">    '1  0  1  0  1  0  0  1  1  1  0  0  0  0  1  1  1  0'</w:t>
            </w:r>
          </w:p>
          <w:p w14:paraId="1C25C590" w14:textId="77777777" w:rsidR="0086660E" w:rsidRDefault="0086660E" w:rsidP="0086660E">
            <w:pPr>
              <w:pStyle w:val="BodyText"/>
            </w:pPr>
            <w:r>
              <w:t xml:space="preserve">    '0  0  1  1  0  1  0  1  0  1  0  0  0  1  1  1  1  0'</w:t>
            </w:r>
          </w:p>
          <w:p w14:paraId="7018ED8A" w14:textId="77777777" w:rsidR="0086660E" w:rsidRDefault="0086660E" w:rsidP="0086660E">
            <w:pPr>
              <w:pStyle w:val="BodyText"/>
            </w:pPr>
            <w:r>
              <w:t xml:space="preserve">    '1  1  0  1  0  1  0  1  1  0  0  1  1  1  1  1  0  0'</w:t>
            </w:r>
          </w:p>
          <w:p w14:paraId="075DCB3C" w14:textId="77777777" w:rsidR="0086660E" w:rsidRDefault="0086660E" w:rsidP="0086660E">
            <w:pPr>
              <w:pStyle w:val="BodyText"/>
            </w:pPr>
            <w:r>
              <w:t xml:space="preserve">    '0  0  1  1  1  0  1  0  1  0  1  0  0  1  1  1  0  0'</w:t>
            </w:r>
          </w:p>
          <w:p w14:paraId="344A7944" w14:textId="77777777" w:rsidR="0086660E" w:rsidRDefault="0086660E" w:rsidP="0086660E">
            <w:pPr>
              <w:pStyle w:val="BodyText"/>
            </w:pPr>
            <w:r>
              <w:t xml:space="preserve">    '1  1  1  0  1  1  1  0  0  0  1  1  1  0  0  0  0  0'</w:t>
            </w:r>
          </w:p>
          <w:p w14:paraId="281AEF96" w14:textId="77777777" w:rsidR="0086660E" w:rsidRDefault="0086660E" w:rsidP="0086660E">
            <w:pPr>
              <w:pStyle w:val="BodyText"/>
            </w:pPr>
            <w:r>
              <w:t xml:space="preserve">    '0  0  0  0  0  0  1  0  0  1  0  0  1  1  0  1  1  0'</w:t>
            </w:r>
          </w:p>
          <w:p w14:paraId="69C888F7" w14:textId="763CAA94" w:rsidR="0086660E" w:rsidRDefault="0086660E" w:rsidP="00C61F41">
            <w:pPr>
              <w:pStyle w:val="BodyText"/>
            </w:pPr>
            <w:r>
              <w:t xml:space="preserve">    '0  0  0  1  1  1  1  1  0  0  0  1  0  0  0  0  0  1'</w:t>
            </w:r>
          </w:p>
        </w:tc>
      </w:tr>
    </w:tbl>
    <w:p w14:paraId="2A9AA720" w14:textId="5BD23FAC" w:rsidR="00C21376" w:rsidRDefault="00C21376" w:rsidP="00F70FEA">
      <w:pPr>
        <w:rPr>
          <w:lang w:eastAsia="ja-JP"/>
        </w:rPr>
      </w:pPr>
    </w:p>
    <w:p w14:paraId="2BE190BD" w14:textId="77777777" w:rsidR="00C21376" w:rsidRDefault="00C21376">
      <w:pPr>
        <w:overflowPunct/>
        <w:autoSpaceDE/>
        <w:autoSpaceDN/>
        <w:adjustRightInd/>
        <w:spacing w:after="0"/>
        <w:jc w:val="left"/>
        <w:textAlignment w:val="auto"/>
        <w:rPr>
          <w:lang w:eastAsia="ja-JP"/>
        </w:rPr>
      </w:pPr>
      <w:r>
        <w:rPr>
          <w:lang w:eastAsia="ja-JP"/>
        </w:rPr>
        <w:br w:type="page"/>
      </w:r>
    </w:p>
    <w:p w14:paraId="043762B4" w14:textId="77777777" w:rsidR="00F70FEA" w:rsidRDefault="00F70FEA" w:rsidP="00F70FEA">
      <w:pPr>
        <w:rPr>
          <w:lang w:eastAsia="ja-JP"/>
        </w:rPr>
      </w:pPr>
    </w:p>
    <w:p w14:paraId="67A1E2D1" w14:textId="77777777" w:rsidR="00175211" w:rsidRPr="00EE5C5F" w:rsidRDefault="00175211" w:rsidP="00F70FEA">
      <w:pPr>
        <w:rPr>
          <w:lang w:eastAsia="ja-JP"/>
        </w:rPr>
      </w:pPr>
    </w:p>
    <w:p w14:paraId="3FC04A3F" w14:textId="098F36FD" w:rsidR="00175211" w:rsidRDefault="0086660E" w:rsidP="00F93D20">
      <w:pPr>
        <w:pStyle w:val="Caption"/>
      </w:pPr>
      <w:bookmarkStart w:id="5" w:name="_Ref53455006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D160D">
        <w:rPr>
          <w:noProof/>
        </w:rPr>
        <w:t>3</w:t>
      </w:r>
      <w:r>
        <w:fldChar w:fldCharType="end"/>
      </w:r>
      <w:bookmarkEnd w:id="5"/>
      <w:r>
        <w:t xml:space="preserve">. </w:t>
      </w:r>
      <w:r w:rsidR="00F93D20">
        <w:t>Binary CGS of length-24 for pi/2-BPSK DMRS</w:t>
      </w:r>
    </w:p>
    <w:tbl>
      <w:tblPr>
        <w:tblStyle w:val="TableGrid"/>
        <w:tblW w:w="6123" w:type="dxa"/>
        <w:jc w:val="center"/>
        <w:tblLook w:val="04A0" w:firstRow="1" w:lastRow="0" w:firstColumn="1" w:lastColumn="0" w:noHBand="0" w:noVBand="1"/>
      </w:tblPr>
      <w:tblGrid>
        <w:gridCol w:w="737"/>
        <w:gridCol w:w="5386"/>
      </w:tblGrid>
      <w:tr w:rsidR="00175211" w14:paraId="0DF3D2FC" w14:textId="77777777" w:rsidTr="00F93D20">
        <w:trPr>
          <w:jc w:val="center"/>
        </w:trPr>
        <w:tc>
          <w:tcPr>
            <w:tcW w:w="737" w:type="dxa"/>
          </w:tcPr>
          <w:p w14:paraId="4EED3903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Index</w:t>
            </w:r>
          </w:p>
        </w:tc>
        <w:tc>
          <w:tcPr>
            <w:tcW w:w="5386" w:type="dxa"/>
          </w:tcPr>
          <w:p w14:paraId="7DB11807" w14:textId="77777777" w:rsidR="00175211" w:rsidRPr="001613BD" w:rsidRDefault="00175211" w:rsidP="00C61F41">
            <w:pPr>
              <w:pStyle w:val="BodyText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,b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,…,b(23)</m:t>
                </m:r>
              </m:oMath>
            </m:oMathPara>
          </w:p>
        </w:tc>
      </w:tr>
      <w:tr w:rsidR="00175211" w14:paraId="3004582B" w14:textId="77777777" w:rsidTr="00F93D20">
        <w:trPr>
          <w:jc w:val="center"/>
        </w:trPr>
        <w:tc>
          <w:tcPr>
            <w:tcW w:w="737" w:type="dxa"/>
          </w:tcPr>
          <w:p w14:paraId="5DF1CC8F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0</w:t>
            </w:r>
          </w:p>
          <w:p w14:paraId="204180F0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</w:t>
            </w:r>
          </w:p>
          <w:p w14:paraId="0BFC3BC0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2</w:t>
            </w:r>
          </w:p>
          <w:p w14:paraId="668CEFF1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3</w:t>
            </w:r>
          </w:p>
          <w:p w14:paraId="47DDDD6C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4</w:t>
            </w:r>
          </w:p>
          <w:p w14:paraId="25844F27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5</w:t>
            </w:r>
          </w:p>
          <w:p w14:paraId="5FDD599E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6</w:t>
            </w:r>
          </w:p>
          <w:p w14:paraId="49C3E30E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7</w:t>
            </w:r>
          </w:p>
          <w:p w14:paraId="7AEA760F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8</w:t>
            </w:r>
          </w:p>
          <w:p w14:paraId="0FC025D2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9</w:t>
            </w:r>
          </w:p>
          <w:p w14:paraId="5977B33E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10</w:t>
            </w:r>
          </w:p>
          <w:p w14:paraId="60243613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11</w:t>
            </w:r>
          </w:p>
          <w:p w14:paraId="683B6DF6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12</w:t>
            </w:r>
          </w:p>
          <w:p w14:paraId="4AF66842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13</w:t>
            </w:r>
          </w:p>
          <w:p w14:paraId="6A0A8969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 w:rsidRPr="00871002">
              <w:rPr>
                <w:b/>
              </w:rPr>
              <w:t>14</w:t>
            </w:r>
          </w:p>
          <w:p w14:paraId="31466E64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  <w:p w14:paraId="7605C5B8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  <w:p w14:paraId="567F2A6A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  <w:p w14:paraId="678B0709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  <w:p w14:paraId="5B99DF00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  <w:p w14:paraId="390CF112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  <w:p w14:paraId="408912DC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  <w:p w14:paraId="65A55B29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  <w:p w14:paraId="13A71A8D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  <w:p w14:paraId="0CB240DC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  <w:p w14:paraId="2D6EDCCA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  <w:p w14:paraId="1118F2F3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  <w:p w14:paraId="052D0549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  <w:p w14:paraId="2B306D0E" w14:textId="77777777" w:rsidR="00175211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  <w:p w14:paraId="7BD47A04" w14:textId="77777777" w:rsidR="00175211" w:rsidRPr="00871002" w:rsidRDefault="00175211" w:rsidP="00C61F41">
            <w:pPr>
              <w:pStyle w:val="BodyText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5386" w:type="dxa"/>
          </w:tcPr>
          <w:p w14:paraId="652AA7AB" w14:textId="77777777" w:rsidR="00C21376" w:rsidRDefault="00C21376" w:rsidP="00C21376">
            <w:pPr>
              <w:pStyle w:val="BodyText"/>
            </w:pPr>
            <w:r>
              <w:t xml:space="preserve">    '0  1  1  1  0  0  1  0  1  1  1  0  1  0  0  0  1  1  1  1  1  1  1  0'</w:t>
            </w:r>
          </w:p>
          <w:p w14:paraId="306F2BDB" w14:textId="77777777" w:rsidR="00C21376" w:rsidRDefault="00C21376" w:rsidP="00C21376">
            <w:pPr>
              <w:pStyle w:val="BodyText"/>
            </w:pPr>
            <w:r>
              <w:t xml:space="preserve">    '0  1  0  1  0  0  0  0  1  0  0  1  0  1  1  1  0  1  1  1  0  0  1  0'</w:t>
            </w:r>
          </w:p>
          <w:p w14:paraId="33F23724" w14:textId="77777777" w:rsidR="00C21376" w:rsidRDefault="00C21376" w:rsidP="00C21376">
            <w:pPr>
              <w:pStyle w:val="BodyText"/>
            </w:pPr>
            <w:r>
              <w:t xml:space="preserve">    '0  1  1  1  0  1  1  0  0  0  0  0  0  0  1  0  1  1  0  0  1  0  0  0'</w:t>
            </w:r>
          </w:p>
          <w:p w14:paraId="6E3A3DF6" w14:textId="77777777" w:rsidR="00C21376" w:rsidRDefault="00C21376" w:rsidP="00C21376">
            <w:pPr>
              <w:pStyle w:val="BodyText"/>
            </w:pPr>
            <w:r>
              <w:t xml:space="preserve">    '1  1  0  0  0  0  0  0  0  1  0  0  1  1  1  1  0  1  1  0  0  1  0  1'</w:t>
            </w:r>
          </w:p>
          <w:p w14:paraId="4B67F70F" w14:textId="77777777" w:rsidR="00C21376" w:rsidRDefault="00C21376" w:rsidP="00C21376">
            <w:pPr>
              <w:pStyle w:val="BodyText"/>
            </w:pPr>
            <w:r>
              <w:t xml:space="preserve">    '1  1  0  0  0  0  1  1  1  1  1  0  1  1  1  0  1  1  1  0  1  0  0  1'</w:t>
            </w:r>
          </w:p>
          <w:p w14:paraId="6E7DDB7B" w14:textId="77777777" w:rsidR="00C21376" w:rsidRDefault="00C21376" w:rsidP="00C21376">
            <w:pPr>
              <w:pStyle w:val="BodyText"/>
            </w:pPr>
            <w:r>
              <w:t xml:space="preserve">    '0  1  1  1  1  0  0  0  0  0  1  0  0  1  0  0  0  0  1  0  0  0  1  1'</w:t>
            </w:r>
          </w:p>
          <w:p w14:paraId="6D59E023" w14:textId="77777777" w:rsidR="00C21376" w:rsidRDefault="00C21376" w:rsidP="00C21376">
            <w:pPr>
              <w:pStyle w:val="BodyText"/>
            </w:pPr>
            <w:r>
              <w:t xml:space="preserve">    '1  0  1  1  0  0  1  0  1  1  1  0  0  0  0  0  0  1  1  0  1  0  1  1'</w:t>
            </w:r>
          </w:p>
          <w:p w14:paraId="2BF892A1" w14:textId="77777777" w:rsidR="00C21376" w:rsidRDefault="00C21376" w:rsidP="00C21376">
            <w:pPr>
              <w:pStyle w:val="BodyText"/>
            </w:pPr>
            <w:r>
              <w:t xml:space="preserve">    '0  1  1  1  1  1  0  0  1  0  0  0  1  0  1  1  1  0  1  1  1  0  0  0'</w:t>
            </w:r>
          </w:p>
          <w:p w14:paraId="7A1E0453" w14:textId="77777777" w:rsidR="00C21376" w:rsidRDefault="00C21376" w:rsidP="00C21376">
            <w:pPr>
              <w:pStyle w:val="BodyText"/>
            </w:pPr>
            <w:r>
              <w:t xml:space="preserve">    '0  1  0  1  0  0  1  0  0  1  1  1  0  1  1  1  1  0  1  1  1  1  0  0'</w:t>
            </w:r>
          </w:p>
          <w:p w14:paraId="6C98DC2F" w14:textId="77777777" w:rsidR="00C21376" w:rsidRDefault="00C21376" w:rsidP="00C21376">
            <w:pPr>
              <w:pStyle w:val="BodyText"/>
            </w:pPr>
            <w:r>
              <w:t xml:space="preserve">    '1  0  1  1  0  0  0  0  1  1  1  0  1  0  1  0  1  1  1  0  0  1  1  1'</w:t>
            </w:r>
          </w:p>
          <w:p w14:paraId="3F43F6FA" w14:textId="77777777" w:rsidR="00C21376" w:rsidRDefault="00C21376" w:rsidP="00C21376">
            <w:pPr>
              <w:pStyle w:val="BodyText"/>
            </w:pPr>
            <w:r>
              <w:t xml:space="preserve">    '0  0  1  0  1  1  0  1  1  1  1  0  1  0  1  1  0  1  1  0  0  0  1  0'</w:t>
            </w:r>
          </w:p>
          <w:p w14:paraId="2D66B10F" w14:textId="77777777" w:rsidR="00C21376" w:rsidRDefault="00C21376" w:rsidP="00C21376">
            <w:pPr>
              <w:pStyle w:val="BodyText"/>
            </w:pPr>
            <w:r>
              <w:t xml:space="preserve">    '1  0  0  0  1  0  1  0  1  0  0  1  0  0  0  0  1  1  0  0  0  1  1  0'</w:t>
            </w:r>
          </w:p>
          <w:p w14:paraId="57A356ED" w14:textId="77777777" w:rsidR="00C21376" w:rsidRDefault="00C21376" w:rsidP="00C21376">
            <w:pPr>
              <w:pStyle w:val="BodyText"/>
            </w:pPr>
            <w:r>
              <w:t xml:space="preserve">    '1  0  0  0  0  0  0  0  1  1  1  0  1  0  0  1  1  0  1  1  1  1  0  0'</w:t>
            </w:r>
          </w:p>
          <w:p w14:paraId="304AB111" w14:textId="77777777" w:rsidR="00C21376" w:rsidRDefault="00C21376" w:rsidP="00C21376">
            <w:pPr>
              <w:pStyle w:val="BodyText"/>
            </w:pPr>
            <w:r>
              <w:t xml:space="preserve">    '0  1  1  1  1  0  1  1  0  1  0  1  0  0  0  1  1  1  0  0  0  1  1  1'</w:t>
            </w:r>
          </w:p>
          <w:p w14:paraId="3C77B364" w14:textId="77777777" w:rsidR="00C21376" w:rsidRDefault="00C21376" w:rsidP="00C21376">
            <w:pPr>
              <w:pStyle w:val="BodyText"/>
            </w:pPr>
            <w:r>
              <w:t xml:space="preserve">    '0  0  1  0  0  1  1  1  0  1  1  1  1  0  1  1  0  1  1  1  1  1  0  0'</w:t>
            </w:r>
          </w:p>
          <w:p w14:paraId="5729D17A" w14:textId="77777777" w:rsidR="00C21376" w:rsidRDefault="00C21376" w:rsidP="00C21376">
            <w:pPr>
              <w:pStyle w:val="BodyText"/>
            </w:pPr>
            <w:r>
              <w:t xml:space="preserve">    '0  0  1  0  1  0  0  0  1  0  0  1  1  0  1  0  0  0  1  1  1  1  1  1'</w:t>
            </w:r>
          </w:p>
          <w:p w14:paraId="7A562077" w14:textId="77777777" w:rsidR="00C21376" w:rsidRDefault="00C21376" w:rsidP="00C21376">
            <w:pPr>
              <w:pStyle w:val="BodyText"/>
            </w:pPr>
            <w:r>
              <w:t xml:space="preserve">    '0  1  0  1  0  1  0  0  0  0  1  1  1  0  0  1  1  1  0  0  1  0  0  0'</w:t>
            </w:r>
          </w:p>
          <w:p w14:paraId="55286BB1" w14:textId="77777777" w:rsidR="00C21376" w:rsidRDefault="00C21376" w:rsidP="00C21376">
            <w:pPr>
              <w:pStyle w:val="BodyText"/>
            </w:pPr>
            <w:r>
              <w:t xml:space="preserve">    '1  1  0  1  1  1  0  0  0  1  1  1  1  1  1  1  1  0  0  1  0  0  0  0'</w:t>
            </w:r>
          </w:p>
          <w:p w14:paraId="0AB845E3" w14:textId="77777777" w:rsidR="00C21376" w:rsidRDefault="00C21376" w:rsidP="00C21376">
            <w:pPr>
              <w:pStyle w:val="BodyText"/>
            </w:pPr>
            <w:r>
              <w:t xml:space="preserve">    '1  0  1  0  1  1  0  0  1  0  0  1  1  1  0  1  1  0  1  0  0  0  0  0'</w:t>
            </w:r>
          </w:p>
          <w:p w14:paraId="5A5DCE1C" w14:textId="77777777" w:rsidR="00C21376" w:rsidRDefault="00C21376" w:rsidP="00C21376">
            <w:pPr>
              <w:pStyle w:val="BodyText"/>
            </w:pPr>
            <w:r>
              <w:t xml:space="preserve">    '0  0  1  0  1  0  1  0  0  0  1  1  1  1  0  0  1  0  0  0  0  1  1  0'</w:t>
            </w:r>
          </w:p>
          <w:p w14:paraId="5BB8EE4C" w14:textId="77777777" w:rsidR="00C21376" w:rsidRDefault="00C21376" w:rsidP="00C21376">
            <w:pPr>
              <w:pStyle w:val="BodyText"/>
            </w:pPr>
            <w:r>
              <w:t xml:space="preserve">    '1  0  1  0  0  1  1  1  0  0  1  1  1  1  0  1  1  1  1  0  0  0  1  0'</w:t>
            </w:r>
          </w:p>
          <w:p w14:paraId="609AC98D" w14:textId="77777777" w:rsidR="00C21376" w:rsidRDefault="00C21376" w:rsidP="00C21376">
            <w:pPr>
              <w:pStyle w:val="BodyText"/>
            </w:pPr>
            <w:r>
              <w:t xml:space="preserve">    '1  1  0  1  0  0  1  0  1  0  0  1  1  1  0  1  1  1  1  0  1  1  1  0'</w:t>
            </w:r>
          </w:p>
          <w:p w14:paraId="2D330E4D" w14:textId="77777777" w:rsidR="00C21376" w:rsidRDefault="00C21376" w:rsidP="00C21376">
            <w:pPr>
              <w:pStyle w:val="BodyText"/>
            </w:pPr>
            <w:r>
              <w:t xml:space="preserve">    '0  1  1  0  1  0  0  0  0  0  0  0  1  1  0  0  1  0  1  1  1  1  1  0'</w:t>
            </w:r>
          </w:p>
          <w:p w14:paraId="1AB85EEA" w14:textId="77777777" w:rsidR="00C21376" w:rsidRDefault="00C21376" w:rsidP="00C21376">
            <w:pPr>
              <w:pStyle w:val="BodyText"/>
            </w:pPr>
            <w:r>
              <w:t xml:space="preserve">    '1  0  0  0  1  0  1  1  1  1  1  0  1  0  0  0  1  1  0  0  0  0  0  1'</w:t>
            </w:r>
          </w:p>
          <w:p w14:paraId="2E1E00AA" w14:textId="77777777" w:rsidR="00C21376" w:rsidRDefault="00C21376" w:rsidP="00C21376">
            <w:pPr>
              <w:pStyle w:val="BodyText"/>
            </w:pPr>
            <w:r>
              <w:t xml:space="preserve">    '1  0  1  0  0  0  1  0  0  1  1  1  0  0  1  1  1  1  1  0  0  0  0  0'</w:t>
            </w:r>
          </w:p>
          <w:p w14:paraId="500C4270" w14:textId="77777777" w:rsidR="00C21376" w:rsidRDefault="00C21376" w:rsidP="00C21376">
            <w:pPr>
              <w:pStyle w:val="BodyText"/>
            </w:pPr>
            <w:r>
              <w:t xml:space="preserve">    '0  0  0  1  0  0  1  0  1  0  0  1  0  0  0  1  1  1  0  1  0  1  1  1'</w:t>
            </w:r>
          </w:p>
          <w:p w14:paraId="015DA3E0" w14:textId="77777777" w:rsidR="00C21376" w:rsidRDefault="00C21376" w:rsidP="00C21376">
            <w:pPr>
              <w:pStyle w:val="BodyText"/>
            </w:pPr>
            <w:r>
              <w:t xml:space="preserve">    '0  1  0  0  1  0  0  0  0  1  0  0  0  1  0  0  0  1  1  0  1  0  1  1'</w:t>
            </w:r>
          </w:p>
          <w:p w14:paraId="00646C0C" w14:textId="77777777" w:rsidR="00C21376" w:rsidRDefault="00C21376" w:rsidP="00C21376">
            <w:pPr>
              <w:pStyle w:val="BodyText"/>
            </w:pPr>
            <w:r>
              <w:t xml:space="preserve">    '0  1  0  0  0  1  0  0  0  1  0  1  1  1  0  0  0  0  1  1  1  1  1  0'</w:t>
            </w:r>
          </w:p>
          <w:p w14:paraId="2791A728" w14:textId="77777777" w:rsidR="00C21376" w:rsidRDefault="00C21376" w:rsidP="00C21376">
            <w:pPr>
              <w:pStyle w:val="BodyText"/>
            </w:pPr>
            <w:r>
              <w:t xml:space="preserve">    '0  1  0  1  1  0  1  0  1  1  1  0  1  1  1  1  0  0  1  1  1  0  0  1'</w:t>
            </w:r>
          </w:p>
          <w:p w14:paraId="16254CEA" w14:textId="19C6819C" w:rsidR="00175211" w:rsidRDefault="00C21376" w:rsidP="00C21376">
            <w:pPr>
              <w:pStyle w:val="BodyText"/>
            </w:pPr>
            <w:r>
              <w:t xml:space="preserve">    '0  0  1  0  0  0  1  0  0  1  1  1  1  1  1  1  0  0  1  0  1  0  0  1'</w:t>
            </w:r>
          </w:p>
        </w:tc>
      </w:tr>
    </w:tbl>
    <w:p w14:paraId="05509690" w14:textId="77777777" w:rsidR="0086660E" w:rsidRPr="0086660E" w:rsidRDefault="0086660E" w:rsidP="0086660E"/>
    <w:p w14:paraId="1AFE0D37" w14:textId="28E279C4" w:rsidR="00561DAC" w:rsidRDefault="007F1514" w:rsidP="007F1514">
      <w:pPr>
        <w:pStyle w:val="Heading1"/>
      </w:pPr>
      <w:r>
        <w:rPr>
          <w:lang w:val="en-US"/>
        </w:rPr>
        <w:lastRenderedPageBreak/>
        <w:t>Conclusion</w:t>
      </w:r>
    </w:p>
    <w:p w14:paraId="3CFD0188" w14:textId="4D5F3C50" w:rsidR="00FC7433" w:rsidRPr="00175052" w:rsidRDefault="00FC7433" w:rsidP="005336DB">
      <w:r w:rsidRPr="00175052">
        <w:t>Based on the discussion in this contribution we make these proposals:</w:t>
      </w:r>
    </w:p>
    <w:p w14:paraId="5999A3E0" w14:textId="77777777" w:rsidR="00FC7433" w:rsidRDefault="00FC7433" w:rsidP="005336DB">
      <w:pPr>
        <w:rPr>
          <w:highlight w:val="yellow"/>
        </w:rPr>
      </w:pPr>
    </w:p>
    <w:p w14:paraId="08A1AE21" w14:textId="70F3F4D0" w:rsidR="00BD160D" w:rsidRDefault="00FC743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TOC \n \h \z \t "Proposal;1" </w:instrText>
      </w:r>
      <w:r>
        <w:rPr>
          <w:highlight w:val="yellow"/>
        </w:rPr>
        <w:fldChar w:fldCharType="separate"/>
      </w:r>
      <w:hyperlink w:anchor="_Toc534918669" w:history="1">
        <w:r w:rsidR="00BD160D" w:rsidRPr="00217692">
          <w:rPr>
            <w:rStyle w:val="Hyperlink"/>
          </w:rPr>
          <w:t>Proposal 1</w:t>
        </w:r>
        <w:r w:rsidR="00BD160D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BD160D" w:rsidRPr="00217692">
          <w:rPr>
            <w:rStyle w:val="Hyperlink"/>
          </w:rPr>
          <w:t>Support Alt.1, RRC signalling only to configure the UE to use Rel.16 sequence for PDSCH and PUSCH independently</w:t>
        </w:r>
      </w:hyperlink>
    </w:p>
    <w:p w14:paraId="3DA1D878" w14:textId="5B4711FD" w:rsidR="00BD160D" w:rsidRDefault="00C8302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34918670" w:history="1">
        <w:r w:rsidR="00BD160D" w:rsidRPr="00217692">
          <w:rPr>
            <w:rStyle w:val="Hyperlink"/>
          </w:rPr>
          <w:t>Proposal 2</w:t>
        </w:r>
        <w:r w:rsidR="00BD160D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BD160D" w:rsidRPr="00217692">
          <w:rPr>
            <w:rStyle w:val="Hyperlink"/>
          </w:rPr>
          <w:t>For each sequence length, select an optimized CGS set (i.e. by a single company)</w:t>
        </w:r>
      </w:hyperlink>
    </w:p>
    <w:p w14:paraId="04FA3B14" w14:textId="59444C22" w:rsidR="00BD160D" w:rsidRDefault="00C8302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34918671" w:history="1">
        <w:r w:rsidR="00BD160D" w:rsidRPr="00217692">
          <w:rPr>
            <w:rStyle w:val="Hyperlink"/>
          </w:rPr>
          <w:t>Proposal 3</w:t>
        </w:r>
        <w:r w:rsidR="00BD160D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BD160D" w:rsidRPr="00217692">
          <w:rPr>
            <w:rStyle w:val="Hyperlink"/>
          </w:rPr>
          <w:t>For pi/2-BPSK DMRS, adopt the CGS sets shown in Table 1, Table 2 and Table 3.</w:t>
        </w:r>
      </w:hyperlink>
    </w:p>
    <w:p w14:paraId="4F34FAFD" w14:textId="70FF2E57" w:rsidR="005704AC" w:rsidRPr="002D7B37" w:rsidRDefault="00FC7433" w:rsidP="005336DB">
      <w:pPr>
        <w:rPr>
          <w:lang w:val="en-US"/>
        </w:rPr>
      </w:pPr>
      <w:r>
        <w:rPr>
          <w:highlight w:val="yellow"/>
        </w:rPr>
        <w:fldChar w:fldCharType="end"/>
      </w:r>
    </w:p>
    <w:p w14:paraId="0DEF49B4" w14:textId="7F840ECB" w:rsidR="0045141A" w:rsidRDefault="0026523C" w:rsidP="0026523C">
      <w:pPr>
        <w:pStyle w:val="Heading1"/>
      </w:pPr>
      <w:r>
        <w:t>References</w:t>
      </w:r>
    </w:p>
    <w:p w14:paraId="53F5097C" w14:textId="6CCAE648" w:rsidR="002919CD" w:rsidRPr="00F6540B" w:rsidRDefault="0005092A" w:rsidP="002B340A">
      <w:pPr>
        <w:pStyle w:val="Reference"/>
      </w:pPr>
      <w:bookmarkStart w:id="6" w:name="_Ref534622148"/>
      <w:bookmarkStart w:id="7" w:name="_GoBack"/>
      <w:bookmarkEnd w:id="7"/>
      <w:r w:rsidRPr="00F6540B">
        <w:t>R1-1811882</w:t>
      </w:r>
      <w:bookmarkEnd w:id="6"/>
    </w:p>
    <w:p w14:paraId="50E36D74" w14:textId="69FC0BD8" w:rsidR="00F70FEA" w:rsidRPr="00F70FEA" w:rsidRDefault="00F70FEA" w:rsidP="00F70FEA">
      <w:pPr>
        <w:pStyle w:val="Reference"/>
        <w:rPr>
          <w:lang w:val="en-US"/>
        </w:rPr>
      </w:pPr>
      <w:bookmarkStart w:id="8" w:name="_Ref494462498"/>
      <w:bookmarkStart w:id="9" w:name="_Ref503388416"/>
      <w:bookmarkStart w:id="10" w:name="_Ref520721334"/>
      <w:bookmarkStart w:id="11" w:name="_Ref531937159"/>
      <w:bookmarkStart w:id="12" w:name="_Ref532999931"/>
      <w:bookmarkStart w:id="13" w:name="_Ref534543227"/>
      <w:r>
        <w:t>R1-1814205</w:t>
      </w:r>
      <w:r w:rsidRPr="00267824">
        <w:t xml:space="preserve">, </w:t>
      </w:r>
      <w:bookmarkEnd w:id="8"/>
      <w:bookmarkEnd w:id="9"/>
      <w:bookmarkEnd w:id="10"/>
      <w:r>
        <w:t>“</w:t>
      </w:r>
      <w:r>
        <w:rPr>
          <w:lang w:val="en-US"/>
        </w:rPr>
        <w:t>Joint proposal on l</w:t>
      </w:r>
      <w:r w:rsidRPr="0053340E">
        <w:rPr>
          <w:lang w:val="en-US"/>
        </w:rPr>
        <w:t>ength-12, length-18, and length-24 CG</w:t>
      </w:r>
      <w:r>
        <w:rPr>
          <w:lang w:val="en-US"/>
        </w:rPr>
        <w:t xml:space="preserve"> sequences </w:t>
      </w:r>
      <w:r w:rsidRPr="0053340E">
        <w:rPr>
          <w:lang w:val="en-US"/>
        </w:rPr>
        <w:t>for pi/2 BPSK</w:t>
      </w:r>
      <w:bookmarkEnd w:id="11"/>
      <w:r>
        <w:rPr>
          <w:lang w:val="en-US"/>
        </w:rPr>
        <w:t xml:space="preserve">”, </w:t>
      </w:r>
      <w:bookmarkEnd w:id="12"/>
      <w:r w:rsidRPr="00F70FEA">
        <w:rPr>
          <w:lang w:val="en-US"/>
        </w:rPr>
        <w:t xml:space="preserve">Qualcomm, Intel, ZTE, Sanechips, Huawei, </w:t>
      </w:r>
      <w:proofErr w:type="spellStart"/>
      <w:r w:rsidRPr="00F70FEA">
        <w:rPr>
          <w:lang w:val="en-US"/>
        </w:rPr>
        <w:t>HiSilicon</w:t>
      </w:r>
      <w:proofErr w:type="spellEnd"/>
      <w:r w:rsidRPr="00F70FEA">
        <w:rPr>
          <w:lang w:val="en-US"/>
        </w:rPr>
        <w:t xml:space="preserve">, IITH, </w:t>
      </w:r>
      <w:proofErr w:type="spellStart"/>
      <w:r w:rsidRPr="00F70FEA">
        <w:rPr>
          <w:lang w:val="en-US"/>
        </w:rPr>
        <w:t>CEWiT</w:t>
      </w:r>
      <w:proofErr w:type="spellEnd"/>
      <w:r w:rsidRPr="00F70FEA">
        <w:rPr>
          <w:lang w:val="en-US"/>
        </w:rPr>
        <w:t xml:space="preserve">, Reliance </w:t>
      </w:r>
      <w:proofErr w:type="spellStart"/>
      <w:r w:rsidRPr="00F70FEA">
        <w:rPr>
          <w:lang w:val="en-US"/>
        </w:rPr>
        <w:t>Jio</w:t>
      </w:r>
      <w:proofErr w:type="spellEnd"/>
      <w:r w:rsidRPr="00F70FEA">
        <w:rPr>
          <w:lang w:val="en-US"/>
        </w:rPr>
        <w:t xml:space="preserve">, IITM, </w:t>
      </w:r>
      <w:proofErr w:type="spellStart"/>
      <w:r w:rsidRPr="00F70FEA">
        <w:rPr>
          <w:lang w:val="en-US"/>
        </w:rPr>
        <w:t>Tejas</w:t>
      </w:r>
      <w:proofErr w:type="spellEnd"/>
      <w:r w:rsidRPr="00F70FEA">
        <w:rPr>
          <w:lang w:val="en-US"/>
        </w:rPr>
        <w:t xml:space="preserve"> Networks</w:t>
      </w:r>
      <w:r>
        <w:rPr>
          <w:lang w:val="en-US"/>
        </w:rPr>
        <w:t>.</w:t>
      </w:r>
      <w:bookmarkEnd w:id="13"/>
      <w:r w:rsidRPr="00F70FEA">
        <w:rPr>
          <w:lang w:val="en-US"/>
        </w:rPr>
        <w:t xml:space="preserve"> </w:t>
      </w:r>
    </w:p>
    <w:p w14:paraId="6577D833" w14:textId="77777777" w:rsidR="003B69E0" w:rsidRDefault="00F70FEA" w:rsidP="003B69E0">
      <w:pPr>
        <w:pStyle w:val="Reference"/>
        <w:rPr>
          <w:lang w:val="en-US"/>
        </w:rPr>
      </w:pPr>
      <w:r>
        <w:rPr>
          <w:lang w:val="en-US"/>
        </w:rPr>
        <w:t xml:space="preserve"> </w:t>
      </w:r>
      <w:r w:rsidR="003B69E0">
        <w:rPr>
          <w:lang w:val="en-US"/>
        </w:rPr>
        <w:t>R1-1900730, “</w:t>
      </w:r>
      <w:r w:rsidR="003B69E0" w:rsidRPr="003B69E0">
        <w:rPr>
          <w:lang w:val="en-US"/>
        </w:rPr>
        <w:t>Further observations on CGS proposals for pi/2-BPSK</w:t>
      </w:r>
      <w:r w:rsidR="003B69E0">
        <w:rPr>
          <w:lang w:val="en-US"/>
        </w:rPr>
        <w:t>”, Ericsson</w:t>
      </w:r>
    </w:p>
    <w:p w14:paraId="72BE0253" w14:textId="51730240" w:rsidR="003B69E0" w:rsidRDefault="00424CE5" w:rsidP="003B69E0">
      <w:pPr>
        <w:pStyle w:val="Reference"/>
        <w:rPr>
          <w:lang w:val="en-US"/>
        </w:rPr>
      </w:pPr>
      <w:r w:rsidRPr="00424CE5">
        <w:rPr>
          <w:lang w:val="en-US"/>
        </w:rPr>
        <w:t>R1-1901117</w:t>
      </w:r>
      <w:r w:rsidR="003B69E0">
        <w:rPr>
          <w:lang w:val="en-US"/>
        </w:rPr>
        <w:t>, “</w:t>
      </w:r>
      <w:r w:rsidR="003B69E0" w:rsidRPr="003B69E0">
        <w:rPr>
          <w:lang w:val="en-US"/>
        </w:rPr>
        <w:t>Additional simulation results on low PAPR RS</w:t>
      </w:r>
      <w:r w:rsidR="003B69E0">
        <w:rPr>
          <w:lang w:val="en-US"/>
        </w:rPr>
        <w:t>”, Ericsson</w:t>
      </w:r>
      <w:r w:rsidR="003B69E0" w:rsidRPr="003B69E0">
        <w:rPr>
          <w:lang w:val="en-US"/>
        </w:rPr>
        <w:t xml:space="preserve">       </w:t>
      </w:r>
    </w:p>
    <w:p w14:paraId="67B0B3CD" w14:textId="77777777" w:rsidR="00A54ED6" w:rsidRPr="003B69E0" w:rsidRDefault="00A54ED6" w:rsidP="00A54ED6">
      <w:pPr>
        <w:pStyle w:val="Reference"/>
        <w:numPr>
          <w:ilvl w:val="0"/>
          <w:numId w:val="0"/>
        </w:numPr>
        <w:rPr>
          <w:lang w:val="en-US"/>
        </w:rPr>
      </w:pPr>
    </w:p>
    <w:p w14:paraId="3C829DB3" w14:textId="2B5CE5E7" w:rsidR="00F70FEA" w:rsidRDefault="00F70FEA" w:rsidP="00F70FEA">
      <w:pPr>
        <w:pStyle w:val="Heading1"/>
        <w:rPr>
          <w:lang w:val="en-US"/>
        </w:rPr>
      </w:pPr>
      <w:bookmarkStart w:id="14" w:name="_Ref534620529"/>
      <w:r>
        <w:rPr>
          <w:lang w:val="en-US"/>
        </w:rPr>
        <w:t>Appendix</w:t>
      </w:r>
      <w:bookmarkEnd w:id="14"/>
    </w:p>
    <w:p w14:paraId="3667EE90" w14:textId="349E34AD" w:rsidR="001D0061" w:rsidRDefault="000C0490" w:rsidP="001D0061">
      <w:r>
        <w:t xml:space="preserve">In RAN1#95, a </w:t>
      </w:r>
      <w:r w:rsidR="00BD160D">
        <w:t>joint proposal</w:t>
      </w:r>
      <w:r>
        <w:t xml:space="preserve"> on </w:t>
      </w:r>
      <w:r w:rsidR="00DF2038">
        <w:t>computer generated</w:t>
      </w:r>
      <w:r w:rsidR="001B7356">
        <w:t xml:space="preserve"> sequence</w:t>
      </w:r>
      <w:r>
        <w:t>s</w:t>
      </w:r>
      <w:r w:rsidR="001B7356">
        <w:t xml:space="preserve"> </w:t>
      </w:r>
      <w:r w:rsidR="00DF2038">
        <w:t xml:space="preserve">for DFT-spread pi/2-BPSK DMRS was offered for sequence lengths of 12, 18 and 24 </w:t>
      </w:r>
      <w:r w:rsidR="00DF2038">
        <w:fldChar w:fldCharType="begin"/>
      </w:r>
      <w:r w:rsidR="00DF2038">
        <w:instrText xml:space="preserve"> REF _Ref534543227 \r \h </w:instrText>
      </w:r>
      <w:r w:rsidR="00DF2038">
        <w:fldChar w:fldCharType="separate"/>
      </w:r>
      <w:r w:rsidR="00BD160D">
        <w:t>[2]</w:t>
      </w:r>
      <w:r w:rsidR="00DF2038">
        <w:fldChar w:fldCharType="end"/>
      </w:r>
      <w:r w:rsidR="00DF2038">
        <w:t xml:space="preserve">. These sets were selected to provide </w:t>
      </w:r>
      <w:r w:rsidR="00C61F41">
        <w:t xml:space="preserve">low PAPR, </w:t>
      </w:r>
      <w:r w:rsidR="00DF2038">
        <w:t xml:space="preserve">good auto- and cross-correlations for </w:t>
      </w:r>
      <w:r w:rsidR="008226BC">
        <w:t xml:space="preserve">circular sequence shifts </w:t>
      </w:r>
      <w:r w:rsidR="00DF2038">
        <w:t>within the range -2 to 2</w:t>
      </w:r>
      <w:r>
        <w:t>,</w:t>
      </w:r>
      <w:r w:rsidR="00F3078F">
        <w:t xml:space="preserve"> for </w:t>
      </w:r>
      <w:r w:rsidR="00DF2038">
        <w:t>sequence</w:t>
      </w:r>
      <w:r w:rsidR="00F3078F">
        <w:t>s of length-</w:t>
      </w:r>
      <w:r w:rsidR="00DF2038">
        <w:t>12, within the range -3 to 3</w:t>
      </w:r>
      <w:r>
        <w:t>,</w:t>
      </w:r>
      <w:r w:rsidR="00F3078F">
        <w:t xml:space="preserve"> for</w:t>
      </w:r>
      <w:r w:rsidR="00DF2038">
        <w:t xml:space="preserve"> sequence</w:t>
      </w:r>
      <w:r w:rsidR="00F3078F">
        <w:t>s</w:t>
      </w:r>
      <w:r w:rsidR="00DF2038">
        <w:t xml:space="preserve"> </w:t>
      </w:r>
      <w:r w:rsidR="00F3078F">
        <w:t>of length-</w:t>
      </w:r>
      <w:r w:rsidR="00DF2038">
        <w:t>18 and within the range -5 to 5</w:t>
      </w:r>
      <w:r>
        <w:t>,</w:t>
      </w:r>
      <w:r w:rsidR="00F3078F">
        <w:t xml:space="preserve"> for </w:t>
      </w:r>
      <w:r w:rsidR="00DF2038">
        <w:t>sequence</w:t>
      </w:r>
      <w:r w:rsidR="00F3078F">
        <w:t>s</w:t>
      </w:r>
      <w:r w:rsidR="00DF2038">
        <w:t xml:space="preserve"> </w:t>
      </w:r>
      <w:r w:rsidR="00F3078F">
        <w:t>of length-</w:t>
      </w:r>
      <w:r w:rsidR="00DF2038">
        <w:t>24.</w:t>
      </w:r>
      <w:bookmarkStart w:id="15" w:name="_Hlk534543343"/>
    </w:p>
    <w:p w14:paraId="29BF840A" w14:textId="4338F2A2" w:rsidR="00761AD5" w:rsidRPr="00EE5C5F" w:rsidRDefault="00102FE5" w:rsidP="001D0061">
      <w:r>
        <w:t xml:space="preserve">In the tables and figures below, we compare the proposed metrics for length 12,18 and 24 sequence sets. </w:t>
      </w:r>
    </w:p>
    <w:p w14:paraId="4C37D025" w14:textId="0477B3EF" w:rsidR="001D0061" w:rsidRPr="00BC229C" w:rsidRDefault="00A00FCE" w:rsidP="00A00FCE">
      <w:pPr>
        <w:pStyle w:val="Caption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D160D">
        <w:rPr>
          <w:noProof/>
        </w:rPr>
        <w:t>4</w:t>
      </w:r>
      <w:r>
        <w:fldChar w:fldCharType="end"/>
      </w:r>
      <w:r>
        <w:t xml:space="preserve">. </w:t>
      </w:r>
      <w:r w:rsidR="00175211">
        <w:t xml:space="preserve">CGS </w:t>
      </w:r>
      <w:r w:rsidR="00F93D20">
        <w:t xml:space="preserve">of </w:t>
      </w:r>
      <w:r w:rsidR="00175211">
        <w:t>length-12; Mean | Max values on PAPR and correlations.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50"/>
        <w:gridCol w:w="1161"/>
        <w:gridCol w:w="1077"/>
        <w:gridCol w:w="1203"/>
        <w:gridCol w:w="1077"/>
        <w:gridCol w:w="1119"/>
        <w:gridCol w:w="1119"/>
      </w:tblGrid>
      <w:tr w:rsidR="001D0061" w14:paraId="6F810916" w14:textId="77777777" w:rsidTr="00F93D20">
        <w:trPr>
          <w:jc w:val="center"/>
        </w:trPr>
        <w:tc>
          <w:tcPr>
            <w:tcW w:w="737" w:type="dxa"/>
            <w:vMerge w:val="restart"/>
          </w:tcPr>
          <w:p w14:paraId="1439005F" w14:textId="77777777" w:rsidR="001D0061" w:rsidRPr="006D09E1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Cyclic shift</w:t>
            </w:r>
          </w:p>
        </w:tc>
        <w:tc>
          <w:tcPr>
            <w:tcW w:w="2238" w:type="dxa"/>
            <w:gridSpan w:val="2"/>
          </w:tcPr>
          <w:p w14:paraId="69D009B0" w14:textId="77777777" w:rsidR="001D0061" w:rsidRPr="00F4787F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Auto-correlation</w:t>
            </w:r>
          </w:p>
        </w:tc>
        <w:tc>
          <w:tcPr>
            <w:tcW w:w="2280" w:type="dxa"/>
            <w:gridSpan w:val="2"/>
          </w:tcPr>
          <w:p w14:paraId="6D108239" w14:textId="77777777" w:rsidR="001D0061" w:rsidRPr="00F4787F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Cross-correlation</w:t>
            </w:r>
          </w:p>
        </w:tc>
        <w:tc>
          <w:tcPr>
            <w:tcW w:w="2238" w:type="dxa"/>
            <w:gridSpan w:val="2"/>
          </w:tcPr>
          <w:p w14:paraId="2D60A404" w14:textId="77777777" w:rsidR="001D0061" w:rsidRPr="00F4787F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PAPR</w:t>
            </w:r>
          </w:p>
        </w:tc>
      </w:tr>
      <w:tr w:rsidR="001D0061" w14:paraId="4949AE0C" w14:textId="77777777" w:rsidTr="00F93D20">
        <w:trPr>
          <w:jc w:val="center"/>
        </w:trPr>
        <w:tc>
          <w:tcPr>
            <w:tcW w:w="737" w:type="dxa"/>
            <w:vMerge/>
          </w:tcPr>
          <w:p w14:paraId="444696D0" w14:textId="77777777" w:rsidR="001D0061" w:rsidRPr="006D09E1" w:rsidRDefault="001D0061" w:rsidP="00C61F41">
            <w:pPr>
              <w:jc w:val="center"/>
              <w:rPr>
                <w:b/>
                <w:lang w:eastAsia="ja-JP"/>
              </w:rPr>
            </w:pPr>
          </w:p>
        </w:tc>
        <w:tc>
          <w:tcPr>
            <w:tcW w:w="1161" w:type="dxa"/>
          </w:tcPr>
          <w:p w14:paraId="63149349" w14:textId="20CA95AA" w:rsidR="001D0061" w:rsidRPr="00F4787F" w:rsidRDefault="00BD160D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1D0061">
              <w:rPr>
                <w:b/>
                <w:lang w:eastAsia="ja-JP"/>
              </w:rPr>
              <w:t xml:space="preserve"> </w:t>
            </w:r>
            <w:r w:rsidR="001D0061">
              <w:rPr>
                <w:b/>
                <w:lang w:eastAsia="ja-JP"/>
              </w:rPr>
              <w:fldChar w:fldCharType="begin"/>
            </w:r>
            <w:r w:rsidR="001D0061">
              <w:rPr>
                <w:b/>
                <w:lang w:eastAsia="ja-JP"/>
              </w:rPr>
              <w:instrText xml:space="preserve"> REF _Ref534543227 \r \h </w:instrText>
            </w:r>
            <w:r w:rsidR="001D0061">
              <w:rPr>
                <w:b/>
                <w:lang w:eastAsia="ja-JP"/>
              </w:rPr>
            </w:r>
            <w:r w:rsidR="001D0061"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 w:rsidR="001D0061"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27633CAD" w14:textId="4EB75D22" w:rsidR="001D0061" w:rsidRPr="00F4787F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_Ref534548906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 w:rsidR="00BD160D">
              <w:t xml:space="preserve">Table </w:t>
            </w:r>
            <w:r w:rsidR="00BD160D">
              <w:rPr>
                <w:noProof/>
              </w:rPr>
              <w:t>1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203" w:type="dxa"/>
          </w:tcPr>
          <w:p w14:paraId="251B7491" w14:textId="7FDEB64F" w:rsidR="001D0061" w:rsidRPr="00F4787F" w:rsidRDefault="00BD160D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1D0061">
              <w:rPr>
                <w:b/>
                <w:lang w:eastAsia="ja-JP"/>
              </w:rPr>
              <w:t xml:space="preserve"> </w:t>
            </w:r>
            <w:r w:rsidR="001D0061">
              <w:rPr>
                <w:b/>
                <w:lang w:eastAsia="ja-JP"/>
              </w:rPr>
              <w:fldChar w:fldCharType="begin"/>
            </w:r>
            <w:r w:rsidR="001D0061">
              <w:rPr>
                <w:b/>
                <w:lang w:eastAsia="ja-JP"/>
              </w:rPr>
              <w:instrText xml:space="preserve"> REF _Ref534543227 \r \h </w:instrText>
            </w:r>
            <w:r w:rsidR="001D0061">
              <w:rPr>
                <w:b/>
                <w:lang w:eastAsia="ja-JP"/>
              </w:rPr>
            </w:r>
            <w:r w:rsidR="001D0061"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 w:rsidR="001D0061">
              <w:rPr>
                <w:b/>
                <w:lang w:eastAsia="ja-JP"/>
              </w:rPr>
              <w:fldChar w:fldCharType="end"/>
            </w:r>
          </w:p>
        </w:tc>
        <w:tc>
          <w:tcPr>
            <w:tcW w:w="1077" w:type="dxa"/>
          </w:tcPr>
          <w:p w14:paraId="2953AF9A" w14:textId="3DBBA87C" w:rsidR="001D0061" w:rsidRPr="00F4787F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_Ref534548906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 w:rsidR="00BD160D">
              <w:t xml:space="preserve">Table </w:t>
            </w:r>
            <w:r w:rsidR="00BD160D">
              <w:rPr>
                <w:noProof/>
              </w:rPr>
              <w:t>1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119" w:type="dxa"/>
          </w:tcPr>
          <w:p w14:paraId="0A846105" w14:textId="3E202015" w:rsidR="001D0061" w:rsidRPr="00F4787F" w:rsidRDefault="00BD160D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1D0061">
              <w:rPr>
                <w:b/>
                <w:lang w:eastAsia="ja-JP"/>
              </w:rPr>
              <w:t xml:space="preserve"> </w:t>
            </w:r>
            <w:r w:rsidR="001D0061">
              <w:rPr>
                <w:b/>
                <w:lang w:eastAsia="ja-JP"/>
              </w:rPr>
              <w:fldChar w:fldCharType="begin"/>
            </w:r>
            <w:r w:rsidR="001D0061">
              <w:rPr>
                <w:b/>
                <w:lang w:eastAsia="ja-JP"/>
              </w:rPr>
              <w:instrText xml:space="preserve"> REF _Ref534543227 \r \h </w:instrText>
            </w:r>
            <w:r w:rsidR="001D0061">
              <w:rPr>
                <w:b/>
                <w:lang w:eastAsia="ja-JP"/>
              </w:rPr>
            </w:r>
            <w:r w:rsidR="001D0061"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 w:rsidR="001D0061">
              <w:rPr>
                <w:b/>
                <w:lang w:eastAsia="ja-JP"/>
              </w:rPr>
              <w:fldChar w:fldCharType="end"/>
            </w:r>
          </w:p>
        </w:tc>
        <w:tc>
          <w:tcPr>
            <w:tcW w:w="1119" w:type="dxa"/>
          </w:tcPr>
          <w:p w14:paraId="138AA787" w14:textId="5409B5C4" w:rsidR="001D0061" w:rsidRPr="00F4787F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_Ref534548906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 w:rsidR="00BD160D">
              <w:t xml:space="preserve">Table </w:t>
            </w:r>
            <w:r w:rsidR="00BD160D">
              <w:rPr>
                <w:noProof/>
              </w:rPr>
              <w:t>1</w:t>
            </w:r>
            <w:r>
              <w:rPr>
                <w:b/>
                <w:lang w:eastAsia="ja-JP"/>
              </w:rPr>
              <w:fldChar w:fldCharType="end"/>
            </w:r>
          </w:p>
        </w:tc>
      </w:tr>
      <w:tr w:rsidR="001D0061" w14:paraId="49189B02" w14:textId="77777777" w:rsidTr="00F93D20">
        <w:trPr>
          <w:jc w:val="center"/>
        </w:trPr>
        <w:tc>
          <w:tcPr>
            <w:tcW w:w="737" w:type="dxa"/>
          </w:tcPr>
          <w:p w14:paraId="6ECD447C" w14:textId="77777777" w:rsidR="001D0061" w:rsidRDefault="001D0061" w:rsidP="001D006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0</w:t>
            </w:r>
          </w:p>
          <w:p w14:paraId="2AD05847" w14:textId="77777777" w:rsidR="001D0061" w:rsidRDefault="001D0061" w:rsidP="001D0061">
            <w:pPr>
              <w:jc w:val="center"/>
              <w:rPr>
                <w:b/>
                <w:lang w:eastAsia="ja-JP"/>
              </w:rPr>
            </w:pPr>
            <w:r w:rsidRPr="006D09E1">
              <w:rPr>
                <w:b/>
                <w:lang w:eastAsia="ja-JP"/>
              </w:rPr>
              <w:t>-1,1</w:t>
            </w:r>
          </w:p>
          <w:p w14:paraId="10D9FAC2" w14:textId="7640B0ED" w:rsidR="001D0061" w:rsidRPr="006D09E1" w:rsidRDefault="001D0061" w:rsidP="001D0061">
            <w:pPr>
              <w:jc w:val="center"/>
              <w:rPr>
                <w:b/>
                <w:lang w:eastAsia="ja-JP"/>
              </w:rPr>
            </w:pPr>
            <w:r w:rsidRPr="006D09E1">
              <w:rPr>
                <w:b/>
                <w:lang w:eastAsia="ja-JP"/>
              </w:rPr>
              <w:t>-2,2</w:t>
            </w:r>
          </w:p>
        </w:tc>
        <w:tc>
          <w:tcPr>
            <w:tcW w:w="1161" w:type="dxa"/>
          </w:tcPr>
          <w:p w14:paraId="1575AA63" w14:textId="77777777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637C8EBC" w14:textId="77777777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0.07 | 0.33</w:t>
            </w:r>
          </w:p>
          <w:p w14:paraId="5E165D7F" w14:textId="6EB2FC0E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0.10 | 0.33</w:t>
            </w:r>
            <w:r w:rsidRPr="00F4787F">
              <w:rPr>
                <w:lang w:eastAsia="ja-JP"/>
              </w:rPr>
              <w:t xml:space="preserve"> </w:t>
            </w:r>
          </w:p>
        </w:tc>
        <w:tc>
          <w:tcPr>
            <w:tcW w:w="1077" w:type="dxa"/>
          </w:tcPr>
          <w:p w14:paraId="1B0DC08F" w14:textId="77777777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6D8F6ED6" w14:textId="77777777" w:rsidR="001D0061" w:rsidRDefault="001D0061" w:rsidP="001D006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 | 0</w:t>
            </w:r>
          </w:p>
          <w:p w14:paraId="2C877DAD" w14:textId="6BC1315B" w:rsidR="001D0061" w:rsidRPr="006F0768" w:rsidRDefault="001D0061" w:rsidP="001D006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 | 0 </w:t>
            </w:r>
          </w:p>
        </w:tc>
        <w:tc>
          <w:tcPr>
            <w:tcW w:w="1203" w:type="dxa"/>
          </w:tcPr>
          <w:p w14:paraId="78C37CE7" w14:textId="77777777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0.21 | 0.83 </w:t>
            </w:r>
          </w:p>
          <w:p w14:paraId="368A9F9A" w14:textId="77777777" w:rsidR="001D0061" w:rsidRDefault="001D0061" w:rsidP="001D006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0.22 | 0.83</w:t>
            </w:r>
          </w:p>
          <w:p w14:paraId="64ED1CF4" w14:textId="19965013" w:rsidR="001D0061" w:rsidRDefault="001D0061" w:rsidP="001D006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0.23 | 0.83</w:t>
            </w:r>
            <w:r w:rsidRPr="00AF6858">
              <w:rPr>
                <w:lang w:eastAsia="ja-JP"/>
              </w:rPr>
              <w:t xml:space="preserve"> </w:t>
            </w:r>
          </w:p>
        </w:tc>
        <w:tc>
          <w:tcPr>
            <w:tcW w:w="1077" w:type="dxa"/>
          </w:tcPr>
          <w:p w14:paraId="154FBB56" w14:textId="77777777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0.21 | 0.67</w:t>
            </w:r>
          </w:p>
          <w:p w14:paraId="5E0D2DC1" w14:textId="554C645C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0.21 | 0.67 </w:t>
            </w:r>
          </w:p>
          <w:p w14:paraId="777CA4F0" w14:textId="2ED28A37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0.20 | 0.67 </w:t>
            </w:r>
          </w:p>
        </w:tc>
        <w:tc>
          <w:tcPr>
            <w:tcW w:w="1119" w:type="dxa"/>
          </w:tcPr>
          <w:p w14:paraId="03D08566" w14:textId="283C5831" w:rsidR="001D0061" w:rsidRDefault="005015D5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1.10 | 1.51</w:t>
            </w:r>
          </w:p>
        </w:tc>
        <w:tc>
          <w:tcPr>
            <w:tcW w:w="1119" w:type="dxa"/>
          </w:tcPr>
          <w:p w14:paraId="719A576B" w14:textId="3B905274" w:rsidR="001D0061" w:rsidRDefault="005015D5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1.14 | 1.38</w:t>
            </w:r>
          </w:p>
        </w:tc>
      </w:tr>
      <w:bookmarkEnd w:id="15"/>
    </w:tbl>
    <w:p w14:paraId="0ED54E3F" w14:textId="50F99FBD" w:rsidR="001D0061" w:rsidRDefault="001D0061" w:rsidP="001D0061">
      <w:pPr>
        <w:rPr>
          <w:lang w:eastAsia="ja-JP"/>
        </w:rPr>
      </w:pPr>
    </w:p>
    <w:p w14:paraId="13720695" w14:textId="4737458C" w:rsidR="00CE00C6" w:rsidRDefault="000C286B" w:rsidP="00CE00C6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2E73DCA2" wp14:editId="64380F2F">
            <wp:extent cx="4266000" cy="3200400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ure 1_12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810FD3" w14:textId="553D253B" w:rsidR="00F36E8B" w:rsidRDefault="00CE00C6" w:rsidP="00CE00C6">
      <w:pPr>
        <w:pStyle w:val="Caption"/>
        <w:rPr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160D">
        <w:rPr>
          <w:noProof/>
        </w:rPr>
        <w:t>1</w:t>
      </w:r>
      <w:r>
        <w:fldChar w:fldCharType="end"/>
      </w:r>
      <w:r>
        <w:t xml:space="preserve">. Correlation CDFs including circular shifts from -2 to 2. </w:t>
      </w:r>
    </w:p>
    <w:p w14:paraId="53D217AD" w14:textId="77777777" w:rsidR="00F36E8B" w:rsidRDefault="00F36E8B" w:rsidP="001D0061">
      <w:pPr>
        <w:rPr>
          <w:lang w:eastAsia="ja-JP"/>
        </w:rPr>
      </w:pPr>
    </w:p>
    <w:p w14:paraId="28277B7D" w14:textId="00E09E4A" w:rsidR="001D0061" w:rsidRDefault="00A00FCE" w:rsidP="00A00FCE">
      <w:pPr>
        <w:pStyle w:val="Caption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D160D">
        <w:rPr>
          <w:noProof/>
        </w:rPr>
        <w:t>5</w:t>
      </w:r>
      <w:r>
        <w:fldChar w:fldCharType="end"/>
      </w:r>
      <w:r>
        <w:t>.</w:t>
      </w:r>
      <w:r w:rsidR="00E42EB0">
        <w:t xml:space="preserve"> </w:t>
      </w:r>
      <w:r w:rsidR="00175211">
        <w:t xml:space="preserve">CGS </w:t>
      </w:r>
      <w:r w:rsidR="00F93D20">
        <w:t xml:space="preserve">of </w:t>
      </w:r>
      <w:r w:rsidR="00175211">
        <w:t xml:space="preserve">length-18; </w:t>
      </w:r>
      <w:r w:rsidR="00E42EB0">
        <w:t xml:space="preserve">Mean | Max </w:t>
      </w:r>
      <w:r w:rsidR="00175211">
        <w:t xml:space="preserve">values on </w:t>
      </w:r>
      <w:r w:rsidR="00E42EB0">
        <w:t>PAPR a</w:t>
      </w:r>
      <w:r w:rsidR="00175211">
        <w:t>nd correlations</w:t>
      </w:r>
      <w:r w:rsidR="00E42EB0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50"/>
        <w:gridCol w:w="1162"/>
        <w:gridCol w:w="1074"/>
        <w:gridCol w:w="1205"/>
        <w:gridCol w:w="1074"/>
        <w:gridCol w:w="1118"/>
        <w:gridCol w:w="1118"/>
      </w:tblGrid>
      <w:tr w:rsidR="001D0061" w14:paraId="0DF874B4" w14:textId="77777777" w:rsidTr="00F93D20">
        <w:trPr>
          <w:jc w:val="center"/>
        </w:trPr>
        <w:tc>
          <w:tcPr>
            <w:tcW w:w="750" w:type="dxa"/>
            <w:vMerge w:val="restart"/>
          </w:tcPr>
          <w:p w14:paraId="0DB93185" w14:textId="77777777" w:rsidR="001D0061" w:rsidRPr="00036FB0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Cyclic shift</w:t>
            </w:r>
          </w:p>
        </w:tc>
        <w:tc>
          <w:tcPr>
            <w:tcW w:w="2236" w:type="dxa"/>
            <w:gridSpan w:val="2"/>
          </w:tcPr>
          <w:p w14:paraId="14AD7D42" w14:textId="77777777" w:rsidR="001D0061" w:rsidRPr="00F4787F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Auto-correlation</w:t>
            </w:r>
          </w:p>
        </w:tc>
        <w:tc>
          <w:tcPr>
            <w:tcW w:w="2279" w:type="dxa"/>
            <w:gridSpan w:val="2"/>
          </w:tcPr>
          <w:p w14:paraId="5EAAFA75" w14:textId="77777777" w:rsidR="001D0061" w:rsidRPr="00F4787F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Cross-correlation</w:t>
            </w:r>
          </w:p>
        </w:tc>
        <w:tc>
          <w:tcPr>
            <w:tcW w:w="2236" w:type="dxa"/>
            <w:gridSpan w:val="2"/>
          </w:tcPr>
          <w:p w14:paraId="60573E28" w14:textId="77777777" w:rsidR="001D0061" w:rsidRPr="00F4787F" w:rsidRDefault="001D0061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PAPR</w:t>
            </w:r>
          </w:p>
        </w:tc>
      </w:tr>
      <w:tr w:rsidR="001D0061" w14:paraId="7308C5EC" w14:textId="77777777" w:rsidTr="00F93D20">
        <w:trPr>
          <w:jc w:val="center"/>
        </w:trPr>
        <w:tc>
          <w:tcPr>
            <w:tcW w:w="750" w:type="dxa"/>
            <w:vMerge/>
          </w:tcPr>
          <w:p w14:paraId="0FA1CDA6" w14:textId="77777777" w:rsidR="001D0061" w:rsidRPr="00036FB0" w:rsidRDefault="001D0061" w:rsidP="00C61F41">
            <w:pPr>
              <w:jc w:val="center"/>
              <w:rPr>
                <w:b/>
                <w:lang w:eastAsia="ja-JP"/>
              </w:rPr>
            </w:pPr>
          </w:p>
        </w:tc>
        <w:tc>
          <w:tcPr>
            <w:tcW w:w="1162" w:type="dxa"/>
          </w:tcPr>
          <w:p w14:paraId="4D5B0BE1" w14:textId="2BA7D28A" w:rsidR="001D0061" w:rsidRPr="00F4787F" w:rsidRDefault="00BD160D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1D0061">
              <w:rPr>
                <w:b/>
                <w:lang w:eastAsia="ja-JP"/>
              </w:rPr>
              <w:t xml:space="preserve"> </w:t>
            </w:r>
            <w:r w:rsidR="00A00FCE">
              <w:rPr>
                <w:b/>
                <w:lang w:eastAsia="ja-JP"/>
              </w:rPr>
              <w:fldChar w:fldCharType="begin"/>
            </w:r>
            <w:r w:rsidR="00A00FCE">
              <w:rPr>
                <w:b/>
                <w:lang w:eastAsia="ja-JP"/>
              </w:rPr>
              <w:instrText xml:space="preserve"> REF _Ref534543227 \r \h </w:instrText>
            </w:r>
            <w:r w:rsidR="00A00FCE">
              <w:rPr>
                <w:b/>
                <w:lang w:eastAsia="ja-JP"/>
              </w:rPr>
            </w:r>
            <w:r w:rsidR="00A00FCE"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 w:rsidR="00A00FCE">
              <w:rPr>
                <w:b/>
                <w:lang w:eastAsia="ja-JP"/>
              </w:rPr>
              <w:fldChar w:fldCharType="end"/>
            </w:r>
          </w:p>
        </w:tc>
        <w:tc>
          <w:tcPr>
            <w:tcW w:w="1074" w:type="dxa"/>
          </w:tcPr>
          <w:p w14:paraId="38E3A7E1" w14:textId="30D57EDC" w:rsidR="001D0061" w:rsidRPr="00F4787F" w:rsidRDefault="00A00FCE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_Ref534549528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 w:rsidR="00BD160D">
              <w:t xml:space="preserve">Table </w:t>
            </w:r>
            <w:r w:rsidR="00BD160D">
              <w:rPr>
                <w:noProof/>
              </w:rPr>
              <w:t>2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205" w:type="dxa"/>
          </w:tcPr>
          <w:p w14:paraId="10AC4738" w14:textId="4818F315" w:rsidR="001D0061" w:rsidRPr="00F4787F" w:rsidRDefault="00BD160D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1D0061">
              <w:rPr>
                <w:b/>
                <w:lang w:eastAsia="ja-JP"/>
              </w:rPr>
              <w:t xml:space="preserve"> </w:t>
            </w:r>
            <w:r w:rsidR="00A00FCE">
              <w:rPr>
                <w:b/>
                <w:lang w:eastAsia="ja-JP"/>
              </w:rPr>
              <w:fldChar w:fldCharType="begin"/>
            </w:r>
            <w:r w:rsidR="00A00FCE">
              <w:rPr>
                <w:b/>
                <w:lang w:eastAsia="ja-JP"/>
              </w:rPr>
              <w:instrText xml:space="preserve"> REF _Ref534543227 \r \h </w:instrText>
            </w:r>
            <w:r w:rsidR="00A00FCE">
              <w:rPr>
                <w:b/>
                <w:lang w:eastAsia="ja-JP"/>
              </w:rPr>
            </w:r>
            <w:r w:rsidR="00A00FCE"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 w:rsidR="00A00FCE">
              <w:rPr>
                <w:b/>
                <w:lang w:eastAsia="ja-JP"/>
              </w:rPr>
              <w:fldChar w:fldCharType="end"/>
            </w:r>
          </w:p>
        </w:tc>
        <w:tc>
          <w:tcPr>
            <w:tcW w:w="1074" w:type="dxa"/>
          </w:tcPr>
          <w:p w14:paraId="3C34F913" w14:textId="442923A2" w:rsidR="001D0061" w:rsidRPr="00F4787F" w:rsidRDefault="00A00FCE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_Ref534549528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 w:rsidR="00BD160D">
              <w:t xml:space="preserve">Table </w:t>
            </w:r>
            <w:r w:rsidR="00BD160D">
              <w:rPr>
                <w:noProof/>
              </w:rPr>
              <w:t>2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118" w:type="dxa"/>
          </w:tcPr>
          <w:p w14:paraId="57441D8D" w14:textId="22EBC519" w:rsidR="001D0061" w:rsidRPr="00F4787F" w:rsidRDefault="00BD160D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A00FCE">
              <w:rPr>
                <w:b/>
                <w:lang w:eastAsia="ja-JP"/>
              </w:rPr>
              <w:t xml:space="preserve"> </w:t>
            </w:r>
            <w:r w:rsidR="00A00FCE">
              <w:rPr>
                <w:b/>
                <w:lang w:eastAsia="ja-JP"/>
              </w:rPr>
              <w:fldChar w:fldCharType="begin"/>
            </w:r>
            <w:r w:rsidR="00A00FCE">
              <w:rPr>
                <w:b/>
                <w:lang w:eastAsia="ja-JP"/>
              </w:rPr>
              <w:instrText xml:space="preserve"> REF _Ref534543227 \r \h </w:instrText>
            </w:r>
            <w:r w:rsidR="00A00FCE">
              <w:rPr>
                <w:b/>
                <w:lang w:eastAsia="ja-JP"/>
              </w:rPr>
            </w:r>
            <w:r w:rsidR="00A00FCE"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 w:rsidR="00A00FCE">
              <w:rPr>
                <w:b/>
                <w:lang w:eastAsia="ja-JP"/>
              </w:rPr>
              <w:fldChar w:fldCharType="end"/>
            </w:r>
            <w:r w:rsidR="00A00FCE">
              <w:rPr>
                <w:b/>
                <w:lang w:eastAsia="ja-JP"/>
              </w:rPr>
              <w:t xml:space="preserve"> </w:t>
            </w:r>
          </w:p>
        </w:tc>
        <w:tc>
          <w:tcPr>
            <w:tcW w:w="1118" w:type="dxa"/>
          </w:tcPr>
          <w:p w14:paraId="6B2E8748" w14:textId="3EA24A23" w:rsidR="001D0061" w:rsidRPr="00F4787F" w:rsidRDefault="00A00FCE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_Ref534549528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 w:rsidR="00BD160D">
              <w:t xml:space="preserve">Table </w:t>
            </w:r>
            <w:r w:rsidR="00BD160D">
              <w:rPr>
                <w:noProof/>
              </w:rPr>
              <w:t>2</w:t>
            </w:r>
            <w:r>
              <w:rPr>
                <w:b/>
                <w:lang w:eastAsia="ja-JP"/>
              </w:rPr>
              <w:fldChar w:fldCharType="end"/>
            </w:r>
          </w:p>
        </w:tc>
      </w:tr>
      <w:tr w:rsidR="001D0061" w14:paraId="3260B0BE" w14:textId="77777777" w:rsidTr="00F93D20">
        <w:trPr>
          <w:jc w:val="center"/>
        </w:trPr>
        <w:tc>
          <w:tcPr>
            <w:tcW w:w="750" w:type="dxa"/>
          </w:tcPr>
          <w:p w14:paraId="329DD6D0" w14:textId="77777777" w:rsidR="001D0061" w:rsidRPr="00036FB0" w:rsidRDefault="001D0061" w:rsidP="00C61F41">
            <w:pPr>
              <w:jc w:val="center"/>
              <w:rPr>
                <w:b/>
                <w:lang w:eastAsia="ja-JP"/>
              </w:rPr>
            </w:pPr>
            <w:r w:rsidRPr="00036FB0">
              <w:rPr>
                <w:b/>
                <w:lang w:eastAsia="ja-JP"/>
              </w:rPr>
              <w:t>0</w:t>
            </w:r>
          </w:p>
          <w:p w14:paraId="6C46A893" w14:textId="77777777" w:rsidR="001D0061" w:rsidRPr="00036FB0" w:rsidRDefault="001D0061" w:rsidP="00C61F41">
            <w:pPr>
              <w:jc w:val="center"/>
              <w:rPr>
                <w:b/>
                <w:lang w:eastAsia="ja-JP"/>
              </w:rPr>
            </w:pPr>
            <w:r w:rsidRPr="00036FB0">
              <w:rPr>
                <w:b/>
                <w:lang w:eastAsia="ja-JP"/>
              </w:rPr>
              <w:t>-1,1</w:t>
            </w:r>
          </w:p>
          <w:p w14:paraId="6DBE0663" w14:textId="77777777" w:rsidR="001D0061" w:rsidRPr="00036FB0" w:rsidRDefault="001D0061" w:rsidP="00C61F41">
            <w:pPr>
              <w:jc w:val="center"/>
              <w:rPr>
                <w:b/>
                <w:lang w:eastAsia="ja-JP"/>
              </w:rPr>
            </w:pPr>
            <w:r w:rsidRPr="00036FB0">
              <w:rPr>
                <w:b/>
                <w:lang w:eastAsia="ja-JP"/>
              </w:rPr>
              <w:t>-2,2</w:t>
            </w:r>
          </w:p>
          <w:p w14:paraId="2E07EEE4" w14:textId="77777777" w:rsidR="001D0061" w:rsidRPr="006F0768" w:rsidRDefault="001D0061" w:rsidP="00C61F41">
            <w:pPr>
              <w:jc w:val="center"/>
              <w:rPr>
                <w:b/>
                <w:color w:val="0070C0"/>
                <w:lang w:eastAsia="ja-JP"/>
              </w:rPr>
            </w:pPr>
            <w:r w:rsidRPr="00036FB0">
              <w:rPr>
                <w:b/>
                <w:lang w:eastAsia="ja-JP"/>
              </w:rPr>
              <w:t>-3,3</w:t>
            </w:r>
          </w:p>
        </w:tc>
        <w:tc>
          <w:tcPr>
            <w:tcW w:w="1162" w:type="dxa"/>
          </w:tcPr>
          <w:p w14:paraId="01645C1A" w14:textId="77777777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1983E3B0" w14:textId="77777777" w:rsidR="0086660E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0.02 | 0.22 </w:t>
            </w:r>
          </w:p>
          <w:p w14:paraId="0C473386" w14:textId="77777777" w:rsidR="0086660E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0.11 | 0.11</w:t>
            </w:r>
          </w:p>
          <w:p w14:paraId="022DF890" w14:textId="73C29E7E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0.04 | 0.22</w:t>
            </w:r>
          </w:p>
        </w:tc>
        <w:tc>
          <w:tcPr>
            <w:tcW w:w="1074" w:type="dxa"/>
          </w:tcPr>
          <w:p w14:paraId="38A558BF" w14:textId="77777777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3A4A71B6" w14:textId="77777777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 | 0</w:t>
            </w:r>
          </w:p>
          <w:p w14:paraId="166475C2" w14:textId="77777777" w:rsidR="0086660E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0.11 | 0.11</w:t>
            </w:r>
          </w:p>
          <w:p w14:paraId="54F927EF" w14:textId="303BA78E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 | 0</w:t>
            </w:r>
          </w:p>
        </w:tc>
        <w:tc>
          <w:tcPr>
            <w:tcW w:w="1205" w:type="dxa"/>
          </w:tcPr>
          <w:p w14:paraId="0992E2E3" w14:textId="77777777" w:rsidR="0086660E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0.19 | 0.67 </w:t>
            </w:r>
          </w:p>
          <w:p w14:paraId="7B983234" w14:textId="77777777" w:rsidR="0086660E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0.18 | 0.67</w:t>
            </w:r>
          </w:p>
          <w:p w14:paraId="3E995AEA" w14:textId="27CEFC4C" w:rsidR="0086660E" w:rsidRDefault="00F43385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0.18</w:t>
            </w:r>
            <w:r w:rsidR="001D0061">
              <w:rPr>
                <w:lang w:eastAsia="ja-JP"/>
              </w:rPr>
              <w:t xml:space="preserve"> | 0.67 </w:t>
            </w:r>
          </w:p>
          <w:p w14:paraId="757DED56" w14:textId="18CAFEB0" w:rsidR="001D0061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0.19 | 0.89 </w:t>
            </w:r>
          </w:p>
        </w:tc>
        <w:tc>
          <w:tcPr>
            <w:tcW w:w="1074" w:type="dxa"/>
          </w:tcPr>
          <w:p w14:paraId="18D548EB" w14:textId="77777777" w:rsidR="0086660E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0.18 | 0.56</w:t>
            </w:r>
          </w:p>
          <w:p w14:paraId="6B23E6AF" w14:textId="77777777" w:rsidR="0086660E" w:rsidRDefault="001D0061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0.16 | 0.67</w:t>
            </w:r>
          </w:p>
          <w:p w14:paraId="065B8971" w14:textId="43BACB42" w:rsidR="0086660E" w:rsidRDefault="0029343A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0.19</w:t>
            </w:r>
            <w:r w:rsidR="001D0061">
              <w:rPr>
                <w:lang w:eastAsia="ja-JP"/>
              </w:rPr>
              <w:t xml:space="preserve"> | 0.78</w:t>
            </w:r>
          </w:p>
          <w:p w14:paraId="7B07038F" w14:textId="3C9A5320" w:rsidR="001D0061" w:rsidRDefault="0029343A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0.16</w:t>
            </w:r>
            <w:r w:rsidR="001D0061">
              <w:rPr>
                <w:lang w:eastAsia="ja-JP"/>
              </w:rPr>
              <w:t xml:space="preserve"> | 0.78</w:t>
            </w:r>
            <w:r w:rsidR="001D0061" w:rsidRPr="006F0768">
              <w:rPr>
                <w:lang w:eastAsia="ja-JP"/>
              </w:rPr>
              <w:t xml:space="preserve"> </w:t>
            </w:r>
          </w:p>
        </w:tc>
        <w:tc>
          <w:tcPr>
            <w:tcW w:w="1118" w:type="dxa"/>
          </w:tcPr>
          <w:p w14:paraId="572086F3" w14:textId="7ED4752D" w:rsidR="001D0061" w:rsidRDefault="005015D5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1.09 | 1.34</w:t>
            </w:r>
          </w:p>
        </w:tc>
        <w:tc>
          <w:tcPr>
            <w:tcW w:w="1118" w:type="dxa"/>
          </w:tcPr>
          <w:p w14:paraId="15E5F7D0" w14:textId="0CD476A2" w:rsidR="001D0061" w:rsidRDefault="005015D5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1.19 | 1.39</w:t>
            </w:r>
          </w:p>
        </w:tc>
      </w:tr>
    </w:tbl>
    <w:p w14:paraId="63A60FEE" w14:textId="0B3909FA" w:rsidR="00F70FEA" w:rsidRDefault="00F70FEA" w:rsidP="00F70FEA">
      <w:pPr>
        <w:rPr>
          <w:lang w:val="en-US"/>
        </w:rPr>
      </w:pPr>
    </w:p>
    <w:p w14:paraId="6AA25D7D" w14:textId="53F85A2D" w:rsidR="00175211" w:rsidRDefault="000C286B" w:rsidP="00CE00C6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79A844DD" wp14:editId="1E3CDE94">
            <wp:extent cx="4266000" cy="3200400"/>
            <wp:effectExtent l="0" t="0" r="127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gure 1_18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E021CA" w14:textId="2204A1A1" w:rsidR="00CE00C6" w:rsidRDefault="00CE00C6" w:rsidP="00CE00C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160D">
        <w:rPr>
          <w:noProof/>
        </w:rPr>
        <w:t>2</w:t>
      </w:r>
      <w:r>
        <w:fldChar w:fldCharType="end"/>
      </w:r>
      <w:r>
        <w:t>. Correlation CDFs including circular shifts from -3 to 3.</w:t>
      </w:r>
    </w:p>
    <w:p w14:paraId="7B75C526" w14:textId="70192A94" w:rsidR="00761AD5" w:rsidRDefault="00761AD5" w:rsidP="00761AD5"/>
    <w:p w14:paraId="10835FA3" w14:textId="77777777" w:rsidR="00761AD5" w:rsidRPr="00761AD5" w:rsidRDefault="00761AD5" w:rsidP="00761AD5"/>
    <w:p w14:paraId="1C444445" w14:textId="5AE04ECA" w:rsidR="001B7356" w:rsidRDefault="00175211" w:rsidP="001B7356">
      <w:pPr>
        <w:pStyle w:val="Caption"/>
      </w:pPr>
      <w:bookmarkStart w:id="16" w:name="_Ref5345500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D160D">
        <w:rPr>
          <w:noProof/>
        </w:rPr>
        <w:t>6</w:t>
      </w:r>
      <w:r>
        <w:fldChar w:fldCharType="end"/>
      </w:r>
      <w:bookmarkEnd w:id="16"/>
      <w:r>
        <w:t xml:space="preserve">. CGS </w:t>
      </w:r>
      <w:r w:rsidR="00F93D20">
        <w:t xml:space="preserve">of </w:t>
      </w:r>
      <w:r>
        <w:t>length-24; Mean | Max values on PAPR and correlations.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50"/>
        <w:gridCol w:w="1162"/>
        <w:gridCol w:w="1074"/>
        <w:gridCol w:w="1205"/>
        <w:gridCol w:w="1074"/>
        <w:gridCol w:w="1118"/>
        <w:gridCol w:w="1118"/>
      </w:tblGrid>
      <w:tr w:rsidR="001B7356" w14:paraId="2FD8E242" w14:textId="77777777" w:rsidTr="00F93D20">
        <w:trPr>
          <w:jc w:val="center"/>
        </w:trPr>
        <w:tc>
          <w:tcPr>
            <w:tcW w:w="750" w:type="dxa"/>
            <w:vMerge w:val="restart"/>
          </w:tcPr>
          <w:p w14:paraId="01FBC464" w14:textId="77777777" w:rsidR="001B7356" w:rsidRPr="00036FB0" w:rsidRDefault="001B7356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Cyclic shift</w:t>
            </w:r>
          </w:p>
        </w:tc>
        <w:tc>
          <w:tcPr>
            <w:tcW w:w="2236" w:type="dxa"/>
            <w:gridSpan w:val="2"/>
          </w:tcPr>
          <w:p w14:paraId="32A9E215" w14:textId="77777777" w:rsidR="001B7356" w:rsidRPr="00F4787F" w:rsidRDefault="001B7356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Auto-correlation</w:t>
            </w:r>
          </w:p>
        </w:tc>
        <w:tc>
          <w:tcPr>
            <w:tcW w:w="2279" w:type="dxa"/>
            <w:gridSpan w:val="2"/>
          </w:tcPr>
          <w:p w14:paraId="3A530A7C" w14:textId="77777777" w:rsidR="001B7356" w:rsidRPr="00F4787F" w:rsidRDefault="001B7356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Cross-correlation</w:t>
            </w:r>
          </w:p>
        </w:tc>
        <w:tc>
          <w:tcPr>
            <w:tcW w:w="2236" w:type="dxa"/>
            <w:gridSpan w:val="2"/>
          </w:tcPr>
          <w:p w14:paraId="1EC61323" w14:textId="77777777" w:rsidR="001B7356" w:rsidRPr="00F4787F" w:rsidRDefault="001B7356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PAPR</w:t>
            </w:r>
          </w:p>
        </w:tc>
      </w:tr>
      <w:tr w:rsidR="001B7356" w14:paraId="719E51C6" w14:textId="77777777" w:rsidTr="00F93D20">
        <w:trPr>
          <w:jc w:val="center"/>
        </w:trPr>
        <w:tc>
          <w:tcPr>
            <w:tcW w:w="750" w:type="dxa"/>
            <w:vMerge/>
          </w:tcPr>
          <w:p w14:paraId="2E6CCED3" w14:textId="77777777" w:rsidR="001B7356" w:rsidRPr="00036FB0" w:rsidRDefault="001B7356" w:rsidP="00C61F41">
            <w:pPr>
              <w:jc w:val="center"/>
              <w:rPr>
                <w:b/>
                <w:lang w:eastAsia="ja-JP"/>
              </w:rPr>
            </w:pPr>
          </w:p>
        </w:tc>
        <w:tc>
          <w:tcPr>
            <w:tcW w:w="1162" w:type="dxa"/>
          </w:tcPr>
          <w:p w14:paraId="1F474E1E" w14:textId="58769AEB" w:rsidR="001B7356" w:rsidRPr="00F4787F" w:rsidRDefault="00BD160D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1B7356">
              <w:rPr>
                <w:b/>
                <w:lang w:eastAsia="ja-JP"/>
              </w:rPr>
              <w:t xml:space="preserve"> </w:t>
            </w:r>
            <w:r w:rsidR="001B7356">
              <w:rPr>
                <w:b/>
                <w:lang w:eastAsia="ja-JP"/>
              </w:rPr>
              <w:fldChar w:fldCharType="begin"/>
            </w:r>
            <w:r w:rsidR="001B7356">
              <w:rPr>
                <w:b/>
                <w:lang w:eastAsia="ja-JP"/>
              </w:rPr>
              <w:instrText xml:space="preserve"> REF _Ref534543227 \r \h </w:instrText>
            </w:r>
            <w:r w:rsidR="001B7356">
              <w:rPr>
                <w:b/>
                <w:lang w:eastAsia="ja-JP"/>
              </w:rPr>
            </w:r>
            <w:r w:rsidR="001B7356"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 w:rsidR="001B7356">
              <w:rPr>
                <w:b/>
                <w:lang w:eastAsia="ja-JP"/>
              </w:rPr>
              <w:fldChar w:fldCharType="end"/>
            </w:r>
          </w:p>
        </w:tc>
        <w:tc>
          <w:tcPr>
            <w:tcW w:w="1074" w:type="dxa"/>
          </w:tcPr>
          <w:p w14:paraId="0D8CAA18" w14:textId="153A6047" w:rsidR="001B7356" w:rsidRPr="00F4787F" w:rsidRDefault="001B7356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_Ref534550067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 w:rsidR="00BD160D">
              <w:t xml:space="preserve">Table </w:t>
            </w:r>
            <w:r w:rsidR="00BD160D">
              <w:rPr>
                <w:noProof/>
              </w:rPr>
              <w:t>3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205" w:type="dxa"/>
          </w:tcPr>
          <w:p w14:paraId="68662259" w14:textId="0BAAE038" w:rsidR="001B7356" w:rsidRPr="00F4787F" w:rsidRDefault="00BD160D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1B7356">
              <w:rPr>
                <w:b/>
                <w:lang w:eastAsia="ja-JP"/>
              </w:rPr>
              <w:t xml:space="preserve"> </w:t>
            </w:r>
            <w:r w:rsidR="001B7356">
              <w:rPr>
                <w:b/>
                <w:lang w:eastAsia="ja-JP"/>
              </w:rPr>
              <w:fldChar w:fldCharType="begin"/>
            </w:r>
            <w:r w:rsidR="001B7356">
              <w:rPr>
                <w:b/>
                <w:lang w:eastAsia="ja-JP"/>
              </w:rPr>
              <w:instrText xml:space="preserve"> REF _Ref534543227 \r \h </w:instrText>
            </w:r>
            <w:r w:rsidR="001B7356">
              <w:rPr>
                <w:b/>
                <w:lang w:eastAsia="ja-JP"/>
              </w:rPr>
            </w:r>
            <w:r w:rsidR="001B7356"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 w:rsidR="001B7356">
              <w:rPr>
                <w:b/>
                <w:lang w:eastAsia="ja-JP"/>
              </w:rPr>
              <w:fldChar w:fldCharType="end"/>
            </w:r>
          </w:p>
        </w:tc>
        <w:tc>
          <w:tcPr>
            <w:tcW w:w="1074" w:type="dxa"/>
          </w:tcPr>
          <w:p w14:paraId="3140A30C" w14:textId="6A1EFF7E" w:rsidR="001B7356" w:rsidRPr="00F4787F" w:rsidRDefault="001B7356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_Ref534550067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 w:rsidR="00BD160D">
              <w:t xml:space="preserve">Table </w:t>
            </w:r>
            <w:r w:rsidR="00BD160D">
              <w:rPr>
                <w:noProof/>
              </w:rPr>
              <w:t>3</w:t>
            </w:r>
            <w:r>
              <w:rPr>
                <w:b/>
                <w:lang w:eastAsia="ja-JP"/>
              </w:rPr>
              <w:fldChar w:fldCharType="end"/>
            </w:r>
          </w:p>
        </w:tc>
        <w:tc>
          <w:tcPr>
            <w:tcW w:w="1118" w:type="dxa"/>
          </w:tcPr>
          <w:p w14:paraId="17BBE0B9" w14:textId="05C92DF2" w:rsidR="001B7356" w:rsidRPr="00F4787F" w:rsidRDefault="00BD160D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JP</w:t>
            </w:r>
            <w:r w:rsidR="001B7356">
              <w:rPr>
                <w:b/>
                <w:lang w:eastAsia="ja-JP"/>
              </w:rPr>
              <w:t xml:space="preserve"> </w:t>
            </w:r>
            <w:r w:rsidR="001B7356">
              <w:rPr>
                <w:b/>
                <w:lang w:eastAsia="ja-JP"/>
              </w:rPr>
              <w:fldChar w:fldCharType="begin"/>
            </w:r>
            <w:r w:rsidR="001B7356">
              <w:rPr>
                <w:b/>
                <w:lang w:eastAsia="ja-JP"/>
              </w:rPr>
              <w:instrText xml:space="preserve"> REF _Ref534543227 \r \h </w:instrText>
            </w:r>
            <w:r w:rsidR="001B7356">
              <w:rPr>
                <w:b/>
                <w:lang w:eastAsia="ja-JP"/>
              </w:rPr>
            </w:r>
            <w:r w:rsidR="001B7356">
              <w:rPr>
                <w:b/>
                <w:lang w:eastAsia="ja-JP"/>
              </w:rPr>
              <w:fldChar w:fldCharType="separate"/>
            </w:r>
            <w:r>
              <w:rPr>
                <w:b/>
                <w:lang w:eastAsia="ja-JP"/>
              </w:rPr>
              <w:t>[2]</w:t>
            </w:r>
            <w:r w:rsidR="001B7356">
              <w:rPr>
                <w:b/>
                <w:lang w:eastAsia="ja-JP"/>
              </w:rPr>
              <w:fldChar w:fldCharType="end"/>
            </w:r>
          </w:p>
        </w:tc>
        <w:tc>
          <w:tcPr>
            <w:tcW w:w="1118" w:type="dxa"/>
          </w:tcPr>
          <w:p w14:paraId="1DA8D920" w14:textId="79AB8E46" w:rsidR="001B7356" w:rsidRPr="00F4787F" w:rsidRDefault="001B7356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fldChar w:fldCharType="begin"/>
            </w:r>
            <w:r>
              <w:rPr>
                <w:b/>
                <w:lang w:eastAsia="ja-JP"/>
              </w:rPr>
              <w:instrText xml:space="preserve"> REF _Ref534550067 \h </w:instrText>
            </w:r>
            <w:r>
              <w:rPr>
                <w:b/>
                <w:lang w:eastAsia="ja-JP"/>
              </w:rPr>
            </w:r>
            <w:r>
              <w:rPr>
                <w:b/>
                <w:lang w:eastAsia="ja-JP"/>
              </w:rPr>
              <w:fldChar w:fldCharType="separate"/>
            </w:r>
            <w:r w:rsidR="00BD160D">
              <w:t xml:space="preserve">Table </w:t>
            </w:r>
            <w:r w:rsidR="00BD160D">
              <w:rPr>
                <w:noProof/>
              </w:rPr>
              <w:t>3</w:t>
            </w:r>
            <w:r>
              <w:rPr>
                <w:b/>
                <w:lang w:eastAsia="ja-JP"/>
              </w:rPr>
              <w:fldChar w:fldCharType="end"/>
            </w:r>
          </w:p>
        </w:tc>
      </w:tr>
      <w:tr w:rsidR="001B7356" w14:paraId="3A9AD058" w14:textId="77777777" w:rsidTr="00F93D20">
        <w:trPr>
          <w:jc w:val="center"/>
        </w:trPr>
        <w:tc>
          <w:tcPr>
            <w:tcW w:w="750" w:type="dxa"/>
          </w:tcPr>
          <w:p w14:paraId="61B41F20" w14:textId="77777777" w:rsidR="001B7356" w:rsidRPr="00036FB0" w:rsidRDefault="001B7356" w:rsidP="00C61F41">
            <w:pPr>
              <w:jc w:val="center"/>
              <w:rPr>
                <w:b/>
                <w:lang w:eastAsia="ja-JP"/>
              </w:rPr>
            </w:pPr>
            <w:r w:rsidRPr="00036FB0">
              <w:rPr>
                <w:b/>
                <w:lang w:eastAsia="ja-JP"/>
              </w:rPr>
              <w:t>0</w:t>
            </w:r>
          </w:p>
          <w:p w14:paraId="561AF4C0" w14:textId="77777777" w:rsidR="001B7356" w:rsidRPr="00036FB0" w:rsidRDefault="001B7356" w:rsidP="00C61F41">
            <w:pPr>
              <w:jc w:val="center"/>
              <w:rPr>
                <w:b/>
                <w:lang w:eastAsia="ja-JP"/>
              </w:rPr>
            </w:pPr>
            <w:r w:rsidRPr="00036FB0">
              <w:rPr>
                <w:b/>
                <w:lang w:eastAsia="ja-JP"/>
              </w:rPr>
              <w:t>-1,1</w:t>
            </w:r>
          </w:p>
          <w:p w14:paraId="632C59B1" w14:textId="77777777" w:rsidR="001B7356" w:rsidRPr="00036FB0" w:rsidRDefault="001B7356" w:rsidP="00C61F41">
            <w:pPr>
              <w:jc w:val="center"/>
              <w:rPr>
                <w:b/>
                <w:lang w:eastAsia="ja-JP"/>
              </w:rPr>
            </w:pPr>
            <w:r w:rsidRPr="00036FB0">
              <w:rPr>
                <w:b/>
                <w:lang w:eastAsia="ja-JP"/>
              </w:rPr>
              <w:t>-2,2</w:t>
            </w:r>
          </w:p>
          <w:p w14:paraId="3779C361" w14:textId="77777777" w:rsidR="001B7356" w:rsidRDefault="001B7356" w:rsidP="00C61F41">
            <w:pPr>
              <w:jc w:val="center"/>
              <w:rPr>
                <w:b/>
                <w:lang w:eastAsia="ja-JP"/>
              </w:rPr>
            </w:pPr>
            <w:r w:rsidRPr="00036FB0">
              <w:rPr>
                <w:b/>
                <w:lang w:eastAsia="ja-JP"/>
              </w:rPr>
              <w:t>-3,3</w:t>
            </w:r>
          </w:p>
          <w:p w14:paraId="55491F2D" w14:textId="77777777" w:rsidR="001B7356" w:rsidRDefault="001B7356" w:rsidP="00C61F41">
            <w:pPr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-4,4</w:t>
            </w:r>
          </w:p>
          <w:p w14:paraId="713DF15D" w14:textId="77777777" w:rsidR="001B7356" w:rsidRPr="006F0768" w:rsidRDefault="001B7356" w:rsidP="00C61F41">
            <w:pPr>
              <w:jc w:val="center"/>
              <w:rPr>
                <w:b/>
                <w:color w:val="0070C0"/>
                <w:lang w:eastAsia="ja-JP"/>
              </w:rPr>
            </w:pPr>
            <w:r>
              <w:rPr>
                <w:b/>
                <w:lang w:eastAsia="ja-JP"/>
              </w:rPr>
              <w:t>-5,5</w:t>
            </w:r>
          </w:p>
        </w:tc>
        <w:tc>
          <w:tcPr>
            <w:tcW w:w="1162" w:type="dxa"/>
          </w:tcPr>
          <w:p w14:paraId="70616BD4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74457EAC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0.01 | 0.17</w:t>
            </w:r>
          </w:p>
          <w:p w14:paraId="7D33FCAD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0.04 | 0.33</w:t>
            </w:r>
          </w:p>
          <w:p w14:paraId="36C9D4CB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0.02 | 0.17</w:t>
            </w:r>
          </w:p>
          <w:p w14:paraId="2296CE0F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0.02 | 0.33</w:t>
            </w:r>
          </w:p>
          <w:p w14:paraId="64728558" w14:textId="5BDF118A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0.02 | 0.17</w:t>
            </w:r>
          </w:p>
        </w:tc>
        <w:tc>
          <w:tcPr>
            <w:tcW w:w="1074" w:type="dxa"/>
          </w:tcPr>
          <w:p w14:paraId="18727F60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  <w:p w14:paraId="7B8D49C2" w14:textId="77777777" w:rsidR="001B7356" w:rsidRDefault="001B7356" w:rsidP="00C61F41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</w:t>
            </w:r>
          </w:p>
          <w:p w14:paraId="7653870B" w14:textId="77777777" w:rsidR="001B7356" w:rsidRDefault="001B7356" w:rsidP="00C61F41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</w:t>
            </w:r>
          </w:p>
          <w:p w14:paraId="7D709CAA" w14:textId="77777777" w:rsidR="001B7356" w:rsidRDefault="001B7356" w:rsidP="00C61F41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</w:t>
            </w:r>
          </w:p>
          <w:p w14:paraId="643726B5" w14:textId="77777777" w:rsidR="001B7356" w:rsidRDefault="001B7356" w:rsidP="00C61F41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</w:t>
            </w:r>
          </w:p>
          <w:p w14:paraId="32D4DED2" w14:textId="77777777" w:rsidR="001B7356" w:rsidRDefault="001B7356" w:rsidP="00C61F41">
            <w:pPr>
              <w:jc w:val="center"/>
              <w:rPr>
                <w:lang w:eastAsia="ja-JP"/>
              </w:rPr>
            </w:pPr>
            <w:r w:rsidRPr="005A7E36">
              <w:rPr>
                <w:lang w:eastAsia="ja-JP"/>
              </w:rPr>
              <w:t>0</w:t>
            </w:r>
            <w:r>
              <w:rPr>
                <w:lang w:eastAsia="ja-JP"/>
              </w:rPr>
              <w:t xml:space="preserve"> | 0</w:t>
            </w:r>
          </w:p>
        </w:tc>
        <w:tc>
          <w:tcPr>
            <w:tcW w:w="1205" w:type="dxa"/>
          </w:tcPr>
          <w:p w14:paraId="2B74FBCD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0.17 | 0.67</w:t>
            </w:r>
          </w:p>
          <w:p w14:paraId="728B7593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0.16 | 0.67</w:t>
            </w:r>
          </w:p>
          <w:p w14:paraId="6C83194F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0.16 | 0.67</w:t>
            </w:r>
          </w:p>
          <w:p w14:paraId="428B7AA3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0.15 | 0.67</w:t>
            </w:r>
          </w:p>
          <w:p w14:paraId="3CF813EF" w14:textId="77777777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0.15 | 0.83</w:t>
            </w:r>
          </w:p>
          <w:p w14:paraId="41ECB553" w14:textId="7BEC8D5D" w:rsidR="001B7356" w:rsidRDefault="001B7356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0.15 | 0.67</w:t>
            </w:r>
          </w:p>
        </w:tc>
        <w:tc>
          <w:tcPr>
            <w:tcW w:w="1074" w:type="dxa"/>
          </w:tcPr>
          <w:p w14:paraId="656E08FB" w14:textId="1C28CB1F" w:rsidR="001B7356" w:rsidRDefault="00A6226A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0.16 | 0.50</w:t>
            </w:r>
          </w:p>
          <w:p w14:paraId="1FD3335E" w14:textId="598E4CFB" w:rsidR="001B7356" w:rsidRDefault="00A6226A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0.17 | 0.58</w:t>
            </w:r>
          </w:p>
          <w:p w14:paraId="5EE727D4" w14:textId="299E2010" w:rsidR="001B7356" w:rsidRDefault="00A6226A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0.16 | 0.58</w:t>
            </w:r>
          </w:p>
          <w:p w14:paraId="30F5006D" w14:textId="217FD04A" w:rsidR="001B7356" w:rsidRDefault="00A6226A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0.15 | 0.58</w:t>
            </w:r>
          </w:p>
          <w:p w14:paraId="421E362E" w14:textId="21836449" w:rsidR="001B7356" w:rsidRDefault="00A6226A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0.16 | 0.58</w:t>
            </w:r>
          </w:p>
          <w:p w14:paraId="1C1161B9" w14:textId="70EB3ABB" w:rsidR="001B7356" w:rsidRDefault="00A6226A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0.16 | 0.58</w:t>
            </w:r>
            <w:r w:rsidR="001B7356" w:rsidRPr="006F0768">
              <w:rPr>
                <w:lang w:eastAsia="ja-JP"/>
              </w:rPr>
              <w:t xml:space="preserve"> </w:t>
            </w:r>
          </w:p>
        </w:tc>
        <w:tc>
          <w:tcPr>
            <w:tcW w:w="1118" w:type="dxa"/>
          </w:tcPr>
          <w:p w14:paraId="61DEB5F8" w14:textId="1D6A1385" w:rsidR="001B7356" w:rsidRDefault="005015D5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1.07</w:t>
            </w:r>
            <w:r w:rsidR="0029343A">
              <w:rPr>
                <w:lang w:eastAsia="ja-JP"/>
              </w:rPr>
              <w:t xml:space="preserve"> | 1.5</w:t>
            </w:r>
            <w:r>
              <w:rPr>
                <w:lang w:eastAsia="ja-JP"/>
              </w:rPr>
              <w:t>9</w:t>
            </w:r>
          </w:p>
        </w:tc>
        <w:tc>
          <w:tcPr>
            <w:tcW w:w="1118" w:type="dxa"/>
          </w:tcPr>
          <w:p w14:paraId="37F7DB0A" w14:textId="6C2DEDD9" w:rsidR="001B7356" w:rsidRDefault="005015D5" w:rsidP="00C61F41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1.29</w:t>
            </w:r>
            <w:r w:rsidR="00F93D20">
              <w:rPr>
                <w:lang w:eastAsia="ja-JP"/>
              </w:rPr>
              <w:t xml:space="preserve"> | 1.6</w:t>
            </w:r>
            <w:r>
              <w:rPr>
                <w:lang w:eastAsia="ja-JP"/>
              </w:rPr>
              <w:t>6</w:t>
            </w:r>
          </w:p>
        </w:tc>
      </w:tr>
    </w:tbl>
    <w:p w14:paraId="56A19EE1" w14:textId="6D359D55" w:rsidR="001B7356" w:rsidRDefault="001B7356" w:rsidP="001B7356">
      <w:pPr>
        <w:rPr>
          <w:lang w:val="en-US"/>
        </w:rPr>
      </w:pPr>
    </w:p>
    <w:p w14:paraId="3CE1C991" w14:textId="68C63BA7" w:rsidR="00CE00C6" w:rsidRDefault="00F34294" w:rsidP="00CE00C6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17EB56DA" wp14:editId="3F3FF7FE">
            <wp:extent cx="4266000" cy="3200400"/>
            <wp:effectExtent l="0" t="0" r="127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gure 1_24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00A9F" w14:textId="4DE4F5AA" w:rsidR="00CE00C6" w:rsidRPr="001B7356" w:rsidRDefault="00CE00C6" w:rsidP="00CE00C6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160D">
        <w:rPr>
          <w:noProof/>
        </w:rPr>
        <w:t>3</w:t>
      </w:r>
      <w:r>
        <w:fldChar w:fldCharType="end"/>
      </w:r>
      <w:r>
        <w:t>. Correlation CDFs including circular shifts from -5 to 5.</w:t>
      </w:r>
    </w:p>
    <w:sectPr w:rsidR="00CE00C6" w:rsidRPr="001B7356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BDA44" w14:textId="77777777" w:rsidR="00C83023" w:rsidRDefault="00C83023">
      <w:r>
        <w:separator/>
      </w:r>
    </w:p>
  </w:endnote>
  <w:endnote w:type="continuationSeparator" w:id="0">
    <w:p w14:paraId="235F7766" w14:textId="77777777" w:rsidR="00C83023" w:rsidRDefault="00C83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964EEB" w:rsidRDefault="00964EE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421EA" w14:textId="77777777" w:rsidR="00C83023" w:rsidRDefault="00C83023">
      <w:r>
        <w:separator/>
      </w:r>
    </w:p>
  </w:footnote>
  <w:footnote w:type="continuationSeparator" w:id="0">
    <w:p w14:paraId="5F39CD75" w14:textId="77777777" w:rsidR="00C83023" w:rsidRDefault="00C83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64EEB" w:rsidRDefault="00964E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881688"/>
    <w:multiLevelType w:val="hybridMultilevel"/>
    <w:tmpl w:val="44A6E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74B47"/>
    <w:multiLevelType w:val="hybridMultilevel"/>
    <w:tmpl w:val="3BAA7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F3B9C"/>
    <w:multiLevelType w:val="hybridMultilevel"/>
    <w:tmpl w:val="43185C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2822C1B"/>
    <w:multiLevelType w:val="hybridMultilevel"/>
    <w:tmpl w:val="A8E60A80"/>
    <w:lvl w:ilvl="0" w:tplc="323A50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5C29918">
      <w:start w:val="30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59CC4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AA641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9064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92C20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AB6003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908FE6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26E763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4272A"/>
    <w:multiLevelType w:val="hybridMultilevel"/>
    <w:tmpl w:val="4D9CA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8"/>
  </w:num>
  <w:num w:numId="4">
    <w:abstractNumId w:val="9"/>
  </w:num>
  <w:num w:numId="5">
    <w:abstractNumId w:val="5"/>
  </w:num>
  <w:num w:numId="6">
    <w:abstractNumId w:val="11"/>
  </w:num>
  <w:num w:numId="7">
    <w:abstractNumId w:val="15"/>
  </w:num>
  <w:num w:numId="8">
    <w:abstractNumId w:val="6"/>
  </w:num>
  <w:num w:numId="9">
    <w:abstractNumId w:val="14"/>
  </w:num>
  <w:num w:numId="10">
    <w:abstractNumId w:val="7"/>
  </w:num>
  <w:num w:numId="11">
    <w:abstractNumId w:val="16"/>
  </w:num>
  <w:num w:numId="12">
    <w:abstractNumId w:val="12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7"/>
  </w:num>
  <w:num w:numId="15">
    <w:abstractNumId w:val="10"/>
  </w:num>
  <w:num w:numId="16">
    <w:abstractNumId w:val="4"/>
  </w:num>
  <w:num w:numId="17">
    <w:abstractNumId w:val="2"/>
  </w:num>
  <w:num w:numId="18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F5E"/>
    <w:rsid w:val="000048B8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5D15"/>
    <w:rsid w:val="00016285"/>
    <w:rsid w:val="00016613"/>
    <w:rsid w:val="00016F17"/>
    <w:rsid w:val="00017ECF"/>
    <w:rsid w:val="00021F7C"/>
    <w:rsid w:val="00022AD0"/>
    <w:rsid w:val="00022E0A"/>
    <w:rsid w:val="000245AB"/>
    <w:rsid w:val="00024CE0"/>
    <w:rsid w:val="0002564D"/>
    <w:rsid w:val="00025ECA"/>
    <w:rsid w:val="0002694F"/>
    <w:rsid w:val="00027643"/>
    <w:rsid w:val="00030B30"/>
    <w:rsid w:val="000325B8"/>
    <w:rsid w:val="00034521"/>
    <w:rsid w:val="00034C15"/>
    <w:rsid w:val="00035802"/>
    <w:rsid w:val="00036BA1"/>
    <w:rsid w:val="000375C6"/>
    <w:rsid w:val="00040596"/>
    <w:rsid w:val="00042009"/>
    <w:rsid w:val="000421EF"/>
    <w:rsid w:val="000422E2"/>
    <w:rsid w:val="00042754"/>
    <w:rsid w:val="00042AE4"/>
    <w:rsid w:val="00042E89"/>
    <w:rsid w:val="00042F22"/>
    <w:rsid w:val="000444EF"/>
    <w:rsid w:val="00045AA3"/>
    <w:rsid w:val="000466D5"/>
    <w:rsid w:val="0004749D"/>
    <w:rsid w:val="0005092A"/>
    <w:rsid w:val="00051235"/>
    <w:rsid w:val="0005280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60465"/>
    <w:rsid w:val="00060DB1"/>
    <w:rsid w:val="0006128C"/>
    <w:rsid w:val="000616E7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41A9"/>
    <w:rsid w:val="00074BEA"/>
    <w:rsid w:val="00075376"/>
    <w:rsid w:val="000753A5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86F3D"/>
    <w:rsid w:val="0009009F"/>
    <w:rsid w:val="00091557"/>
    <w:rsid w:val="00091696"/>
    <w:rsid w:val="000924C1"/>
    <w:rsid w:val="000924F0"/>
    <w:rsid w:val="00093316"/>
    <w:rsid w:val="00093474"/>
    <w:rsid w:val="00093C48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B1071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D5F"/>
    <w:rsid w:val="000B7B60"/>
    <w:rsid w:val="000C0490"/>
    <w:rsid w:val="000C165A"/>
    <w:rsid w:val="000C1AEB"/>
    <w:rsid w:val="000C25AD"/>
    <w:rsid w:val="000C286B"/>
    <w:rsid w:val="000C2CC5"/>
    <w:rsid w:val="000C2E19"/>
    <w:rsid w:val="000C4377"/>
    <w:rsid w:val="000C4C24"/>
    <w:rsid w:val="000C4E23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60E3"/>
    <w:rsid w:val="000D6B2E"/>
    <w:rsid w:val="000E0527"/>
    <w:rsid w:val="000E1E92"/>
    <w:rsid w:val="000E77B8"/>
    <w:rsid w:val="000F06D6"/>
    <w:rsid w:val="000F0EB1"/>
    <w:rsid w:val="000F1106"/>
    <w:rsid w:val="000F3409"/>
    <w:rsid w:val="000F3BE9"/>
    <w:rsid w:val="000F3F6C"/>
    <w:rsid w:val="000F47C6"/>
    <w:rsid w:val="000F4B4C"/>
    <w:rsid w:val="000F600C"/>
    <w:rsid w:val="000F6D00"/>
    <w:rsid w:val="000F6DF3"/>
    <w:rsid w:val="0010048B"/>
    <w:rsid w:val="001005FF"/>
    <w:rsid w:val="00101484"/>
    <w:rsid w:val="00101FEC"/>
    <w:rsid w:val="001023BF"/>
    <w:rsid w:val="00102FE5"/>
    <w:rsid w:val="0010429B"/>
    <w:rsid w:val="0010488A"/>
    <w:rsid w:val="001062FB"/>
    <w:rsid w:val="001063E6"/>
    <w:rsid w:val="001070C4"/>
    <w:rsid w:val="0010715B"/>
    <w:rsid w:val="00107EE9"/>
    <w:rsid w:val="00110458"/>
    <w:rsid w:val="001118A8"/>
    <w:rsid w:val="001133A2"/>
    <w:rsid w:val="00113CF4"/>
    <w:rsid w:val="00114001"/>
    <w:rsid w:val="00114642"/>
    <w:rsid w:val="001153EA"/>
    <w:rsid w:val="00115643"/>
    <w:rsid w:val="00115ACE"/>
    <w:rsid w:val="00116765"/>
    <w:rsid w:val="001170AB"/>
    <w:rsid w:val="001219F5"/>
    <w:rsid w:val="00121A20"/>
    <w:rsid w:val="0012320A"/>
    <w:rsid w:val="0012377F"/>
    <w:rsid w:val="00124314"/>
    <w:rsid w:val="00126B27"/>
    <w:rsid w:val="00126B4A"/>
    <w:rsid w:val="00126B73"/>
    <w:rsid w:val="00127A16"/>
    <w:rsid w:val="0013013F"/>
    <w:rsid w:val="00130FE5"/>
    <w:rsid w:val="00132FD0"/>
    <w:rsid w:val="001343DB"/>
    <w:rsid w:val="001344C0"/>
    <w:rsid w:val="001346FA"/>
    <w:rsid w:val="00134B7E"/>
    <w:rsid w:val="00135252"/>
    <w:rsid w:val="00137AB5"/>
    <w:rsid w:val="00137BBC"/>
    <w:rsid w:val="00137F0B"/>
    <w:rsid w:val="00140153"/>
    <w:rsid w:val="00140491"/>
    <w:rsid w:val="001425D4"/>
    <w:rsid w:val="00142E84"/>
    <w:rsid w:val="00145654"/>
    <w:rsid w:val="00146A8C"/>
    <w:rsid w:val="00146A8F"/>
    <w:rsid w:val="00151734"/>
    <w:rsid w:val="00151E23"/>
    <w:rsid w:val="001526E0"/>
    <w:rsid w:val="0015373E"/>
    <w:rsid w:val="00154707"/>
    <w:rsid w:val="001551B5"/>
    <w:rsid w:val="001557F8"/>
    <w:rsid w:val="001561AC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5052"/>
    <w:rsid w:val="00175211"/>
    <w:rsid w:val="0017553F"/>
    <w:rsid w:val="00175F81"/>
    <w:rsid w:val="00176408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86516"/>
    <w:rsid w:val="00186702"/>
    <w:rsid w:val="00190AC1"/>
    <w:rsid w:val="0019341A"/>
    <w:rsid w:val="0019508A"/>
    <w:rsid w:val="00196C4D"/>
    <w:rsid w:val="00197DF9"/>
    <w:rsid w:val="001A0FCE"/>
    <w:rsid w:val="001A1987"/>
    <w:rsid w:val="001A2564"/>
    <w:rsid w:val="001A43E7"/>
    <w:rsid w:val="001A563E"/>
    <w:rsid w:val="001A5DB2"/>
    <w:rsid w:val="001A5E55"/>
    <w:rsid w:val="001A6173"/>
    <w:rsid w:val="001A6CBA"/>
    <w:rsid w:val="001B03F3"/>
    <w:rsid w:val="001B0D97"/>
    <w:rsid w:val="001B3648"/>
    <w:rsid w:val="001B4C09"/>
    <w:rsid w:val="001B5A5D"/>
    <w:rsid w:val="001B6C05"/>
    <w:rsid w:val="001B7356"/>
    <w:rsid w:val="001B7403"/>
    <w:rsid w:val="001C1CE5"/>
    <w:rsid w:val="001C3D2A"/>
    <w:rsid w:val="001C3FC0"/>
    <w:rsid w:val="001C47BD"/>
    <w:rsid w:val="001C6830"/>
    <w:rsid w:val="001C68DB"/>
    <w:rsid w:val="001C6D57"/>
    <w:rsid w:val="001D0061"/>
    <w:rsid w:val="001D0996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2560"/>
    <w:rsid w:val="001E3B2B"/>
    <w:rsid w:val="001E3BCD"/>
    <w:rsid w:val="001E5176"/>
    <w:rsid w:val="001E58E2"/>
    <w:rsid w:val="001E5E81"/>
    <w:rsid w:val="001E633E"/>
    <w:rsid w:val="001E7AED"/>
    <w:rsid w:val="001F06E2"/>
    <w:rsid w:val="001F07E8"/>
    <w:rsid w:val="001F2DB2"/>
    <w:rsid w:val="001F36BE"/>
    <w:rsid w:val="001F3916"/>
    <w:rsid w:val="001F3985"/>
    <w:rsid w:val="001F4E61"/>
    <w:rsid w:val="001F54C5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67A0"/>
    <w:rsid w:val="002069B2"/>
    <w:rsid w:val="00207161"/>
    <w:rsid w:val="0020797E"/>
    <w:rsid w:val="00207EDB"/>
    <w:rsid w:val="00207FA3"/>
    <w:rsid w:val="00210B90"/>
    <w:rsid w:val="002116C8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42"/>
    <w:rsid w:val="0021725C"/>
    <w:rsid w:val="002179E1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C54"/>
    <w:rsid w:val="00230765"/>
    <w:rsid w:val="0023134E"/>
    <w:rsid w:val="002319E4"/>
    <w:rsid w:val="00233A9F"/>
    <w:rsid w:val="00234CA0"/>
    <w:rsid w:val="00235632"/>
    <w:rsid w:val="00235872"/>
    <w:rsid w:val="0023728E"/>
    <w:rsid w:val="00237294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11E7"/>
    <w:rsid w:val="002617E7"/>
    <w:rsid w:val="002628A4"/>
    <w:rsid w:val="00262D37"/>
    <w:rsid w:val="00264228"/>
    <w:rsid w:val="00264334"/>
    <w:rsid w:val="002644DE"/>
    <w:rsid w:val="0026473E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3278"/>
    <w:rsid w:val="002737F4"/>
    <w:rsid w:val="00274276"/>
    <w:rsid w:val="00274EE6"/>
    <w:rsid w:val="00277CB7"/>
    <w:rsid w:val="002805F5"/>
    <w:rsid w:val="00280751"/>
    <w:rsid w:val="00280A61"/>
    <w:rsid w:val="00280F79"/>
    <w:rsid w:val="0028280A"/>
    <w:rsid w:val="00282D77"/>
    <w:rsid w:val="00283179"/>
    <w:rsid w:val="00283ADC"/>
    <w:rsid w:val="00286390"/>
    <w:rsid w:val="0028691E"/>
    <w:rsid w:val="00286ACD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43A"/>
    <w:rsid w:val="00293647"/>
    <w:rsid w:val="00293EE2"/>
    <w:rsid w:val="00294021"/>
    <w:rsid w:val="00296227"/>
    <w:rsid w:val="00296F44"/>
    <w:rsid w:val="0029777D"/>
    <w:rsid w:val="002A055E"/>
    <w:rsid w:val="002A1D4E"/>
    <w:rsid w:val="002A2869"/>
    <w:rsid w:val="002A3080"/>
    <w:rsid w:val="002A42F1"/>
    <w:rsid w:val="002A4F9F"/>
    <w:rsid w:val="002B0168"/>
    <w:rsid w:val="002B0850"/>
    <w:rsid w:val="002B1994"/>
    <w:rsid w:val="002B1A1F"/>
    <w:rsid w:val="002B1EFF"/>
    <w:rsid w:val="002B24D6"/>
    <w:rsid w:val="002B26F8"/>
    <w:rsid w:val="002B340A"/>
    <w:rsid w:val="002B5A3D"/>
    <w:rsid w:val="002B6176"/>
    <w:rsid w:val="002B7EBD"/>
    <w:rsid w:val="002C0280"/>
    <w:rsid w:val="002C0B86"/>
    <w:rsid w:val="002C1610"/>
    <w:rsid w:val="002C2DC4"/>
    <w:rsid w:val="002C41E6"/>
    <w:rsid w:val="002C4CEA"/>
    <w:rsid w:val="002C4D7A"/>
    <w:rsid w:val="002C6300"/>
    <w:rsid w:val="002D071A"/>
    <w:rsid w:val="002D133C"/>
    <w:rsid w:val="002D34B2"/>
    <w:rsid w:val="002D43C7"/>
    <w:rsid w:val="002D5A9A"/>
    <w:rsid w:val="002D7637"/>
    <w:rsid w:val="002D7B37"/>
    <w:rsid w:val="002E093B"/>
    <w:rsid w:val="002E17F2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7F6"/>
    <w:rsid w:val="002F6288"/>
    <w:rsid w:val="002F70B4"/>
    <w:rsid w:val="002F7566"/>
    <w:rsid w:val="00300553"/>
    <w:rsid w:val="003006AF"/>
    <w:rsid w:val="00301CE6"/>
    <w:rsid w:val="0030256B"/>
    <w:rsid w:val="0030501F"/>
    <w:rsid w:val="00305213"/>
    <w:rsid w:val="003054FD"/>
    <w:rsid w:val="00305D4D"/>
    <w:rsid w:val="0030628D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470"/>
    <w:rsid w:val="00313FD6"/>
    <w:rsid w:val="003143BD"/>
    <w:rsid w:val="003144ED"/>
    <w:rsid w:val="00315B12"/>
    <w:rsid w:val="00315BF2"/>
    <w:rsid w:val="00315DCF"/>
    <w:rsid w:val="0031684E"/>
    <w:rsid w:val="00316C9A"/>
    <w:rsid w:val="00317982"/>
    <w:rsid w:val="003203ED"/>
    <w:rsid w:val="003203F9"/>
    <w:rsid w:val="003212B8"/>
    <w:rsid w:val="00321A94"/>
    <w:rsid w:val="00321FEC"/>
    <w:rsid w:val="00322C9F"/>
    <w:rsid w:val="00322F83"/>
    <w:rsid w:val="003239F3"/>
    <w:rsid w:val="003241B7"/>
    <w:rsid w:val="00324D23"/>
    <w:rsid w:val="003257D6"/>
    <w:rsid w:val="0032713F"/>
    <w:rsid w:val="00327997"/>
    <w:rsid w:val="00331751"/>
    <w:rsid w:val="00331846"/>
    <w:rsid w:val="00331B7B"/>
    <w:rsid w:val="00334579"/>
    <w:rsid w:val="00335858"/>
    <w:rsid w:val="00335D33"/>
    <w:rsid w:val="00336014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474F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4E64"/>
    <w:rsid w:val="0036691C"/>
    <w:rsid w:val="00370046"/>
    <w:rsid w:val="00370E47"/>
    <w:rsid w:val="003713A5"/>
    <w:rsid w:val="003716E6"/>
    <w:rsid w:val="00373AEC"/>
    <w:rsid w:val="003742AC"/>
    <w:rsid w:val="00374ADB"/>
    <w:rsid w:val="003771FE"/>
    <w:rsid w:val="003773A8"/>
    <w:rsid w:val="003773D1"/>
    <w:rsid w:val="0037798D"/>
    <w:rsid w:val="00377CE1"/>
    <w:rsid w:val="00377CF9"/>
    <w:rsid w:val="003802D7"/>
    <w:rsid w:val="00380BA4"/>
    <w:rsid w:val="003812CF"/>
    <w:rsid w:val="003812E0"/>
    <w:rsid w:val="00385BF0"/>
    <w:rsid w:val="00386FE5"/>
    <w:rsid w:val="003904DB"/>
    <w:rsid w:val="003939FF"/>
    <w:rsid w:val="003941EA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300B"/>
    <w:rsid w:val="003A45A1"/>
    <w:rsid w:val="003A49B9"/>
    <w:rsid w:val="003A4A33"/>
    <w:rsid w:val="003A5B0A"/>
    <w:rsid w:val="003A6BAC"/>
    <w:rsid w:val="003A7EF3"/>
    <w:rsid w:val="003B159C"/>
    <w:rsid w:val="003B1AF6"/>
    <w:rsid w:val="003B2549"/>
    <w:rsid w:val="003B25C3"/>
    <w:rsid w:val="003B369F"/>
    <w:rsid w:val="003B36A3"/>
    <w:rsid w:val="003B3B1E"/>
    <w:rsid w:val="003B69E0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16F3"/>
    <w:rsid w:val="003D2275"/>
    <w:rsid w:val="003D2478"/>
    <w:rsid w:val="003D3C45"/>
    <w:rsid w:val="003D3E76"/>
    <w:rsid w:val="003D4098"/>
    <w:rsid w:val="003D4A8C"/>
    <w:rsid w:val="003D5B1F"/>
    <w:rsid w:val="003E15FA"/>
    <w:rsid w:val="003E22B5"/>
    <w:rsid w:val="003E264E"/>
    <w:rsid w:val="003E3B3D"/>
    <w:rsid w:val="003E55E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428A"/>
    <w:rsid w:val="003F5163"/>
    <w:rsid w:val="003F51FA"/>
    <w:rsid w:val="003F6BBE"/>
    <w:rsid w:val="003F6F56"/>
    <w:rsid w:val="003F738A"/>
    <w:rsid w:val="004000E8"/>
    <w:rsid w:val="00400881"/>
    <w:rsid w:val="004014F6"/>
    <w:rsid w:val="0040177E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621F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5649"/>
    <w:rsid w:val="004172DE"/>
    <w:rsid w:val="00417541"/>
    <w:rsid w:val="00417F94"/>
    <w:rsid w:val="00420735"/>
    <w:rsid w:val="00421105"/>
    <w:rsid w:val="00423403"/>
    <w:rsid w:val="004237F6"/>
    <w:rsid w:val="00423839"/>
    <w:rsid w:val="004242F4"/>
    <w:rsid w:val="00424CE5"/>
    <w:rsid w:val="00427248"/>
    <w:rsid w:val="00430ACB"/>
    <w:rsid w:val="00430E8C"/>
    <w:rsid w:val="00431F2A"/>
    <w:rsid w:val="00432153"/>
    <w:rsid w:val="0043226F"/>
    <w:rsid w:val="004329F3"/>
    <w:rsid w:val="00433A3F"/>
    <w:rsid w:val="00435F56"/>
    <w:rsid w:val="0043620E"/>
    <w:rsid w:val="00436599"/>
    <w:rsid w:val="004372CE"/>
    <w:rsid w:val="00437447"/>
    <w:rsid w:val="00437BF6"/>
    <w:rsid w:val="0044017F"/>
    <w:rsid w:val="004401A9"/>
    <w:rsid w:val="00441782"/>
    <w:rsid w:val="00441A92"/>
    <w:rsid w:val="00442622"/>
    <w:rsid w:val="00442717"/>
    <w:rsid w:val="00442BC4"/>
    <w:rsid w:val="004435A9"/>
    <w:rsid w:val="00444F56"/>
    <w:rsid w:val="00446488"/>
    <w:rsid w:val="004469DC"/>
    <w:rsid w:val="0044723D"/>
    <w:rsid w:val="0044746B"/>
    <w:rsid w:val="00447699"/>
    <w:rsid w:val="00447DE1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28E9"/>
    <w:rsid w:val="00465ABC"/>
    <w:rsid w:val="00465E70"/>
    <w:rsid w:val="004663A6"/>
    <w:rsid w:val="004669E2"/>
    <w:rsid w:val="00466AD6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768"/>
    <w:rsid w:val="00477AF2"/>
    <w:rsid w:val="00477B73"/>
    <w:rsid w:val="00481584"/>
    <w:rsid w:val="00481B5C"/>
    <w:rsid w:val="00483C1D"/>
    <w:rsid w:val="00485FFC"/>
    <w:rsid w:val="00490A9C"/>
    <w:rsid w:val="00491011"/>
    <w:rsid w:val="00492BC5"/>
    <w:rsid w:val="00493116"/>
    <w:rsid w:val="00494846"/>
    <w:rsid w:val="004960A3"/>
    <w:rsid w:val="004964F1"/>
    <w:rsid w:val="00496BAD"/>
    <w:rsid w:val="00496F74"/>
    <w:rsid w:val="0049791D"/>
    <w:rsid w:val="00497EE1"/>
    <w:rsid w:val="004A0B10"/>
    <w:rsid w:val="004A1056"/>
    <w:rsid w:val="004A1060"/>
    <w:rsid w:val="004A16BC"/>
    <w:rsid w:val="004A16F4"/>
    <w:rsid w:val="004A1E12"/>
    <w:rsid w:val="004A2296"/>
    <w:rsid w:val="004A25D3"/>
    <w:rsid w:val="004A2B94"/>
    <w:rsid w:val="004A347A"/>
    <w:rsid w:val="004A3BE8"/>
    <w:rsid w:val="004A5269"/>
    <w:rsid w:val="004A5B39"/>
    <w:rsid w:val="004B09EB"/>
    <w:rsid w:val="004B28E2"/>
    <w:rsid w:val="004B306B"/>
    <w:rsid w:val="004B368B"/>
    <w:rsid w:val="004B718B"/>
    <w:rsid w:val="004B7C0C"/>
    <w:rsid w:val="004B7CF3"/>
    <w:rsid w:val="004C36AD"/>
    <w:rsid w:val="004C3898"/>
    <w:rsid w:val="004C445F"/>
    <w:rsid w:val="004C7E3A"/>
    <w:rsid w:val="004D022B"/>
    <w:rsid w:val="004D06EE"/>
    <w:rsid w:val="004D0D10"/>
    <w:rsid w:val="004D24C5"/>
    <w:rsid w:val="004D36B1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293"/>
    <w:rsid w:val="004F032D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A3"/>
    <w:rsid w:val="004F53FD"/>
    <w:rsid w:val="004F662B"/>
    <w:rsid w:val="004F6CB9"/>
    <w:rsid w:val="004F728D"/>
    <w:rsid w:val="005015D5"/>
    <w:rsid w:val="00501C20"/>
    <w:rsid w:val="00501C33"/>
    <w:rsid w:val="0050241D"/>
    <w:rsid w:val="00505140"/>
    <w:rsid w:val="0050591F"/>
    <w:rsid w:val="00506557"/>
    <w:rsid w:val="0050677A"/>
    <w:rsid w:val="0050681B"/>
    <w:rsid w:val="00506B06"/>
    <w:rsid w:val="005108CD"/>
    <w:rsid w:val="005108D8"/>
    <w:rsid w:val="00511236"/>
    <w:rsid w:val="005116F9"/>
    <w:rsid w:val="00511BFE"/>
    <w:rsid w:val="00513646"/>
    <w:rsid w:val="0051436A"/>
    <w:rsid w:val="005153A7"/>
    <w:rsid w:val="0051656B"/>
    <w:rsid w:val="00517FA4"/>
    <w:rsid w:val="005219CF"/>
    <w:rsid w:val="00521DF1"/>
    <w:rsid w:val="00522461"/>
    <w:rsid w:val="00522D6A"/>
    <w:rsid w:val="0052439B"/>
    <w:rsid w:val="0052472F"/>
    <w:rsid w:val="005336DB"/>
    <w:rsid w:val="00534726"/>
    <w:rsid w:val="00534755"/>
    <w:rsid w:val="00534B59"/>
    <w:rsid w:val="00534E6D"/>
    <w:rsid w:val="0053594E"/>
    <w:rsid w:val="00536759"/>
    <w:rsid w:val="00536D7D"/>
    <w:rsid w:val="00537C62"/>
    <w:rsid w:val="00537F09"/>
    <w:rsid w:val="00540C40"/>
    <w:rsid w:val="005426E0"/>
    <w:rsid w:val="0054282F"/>
    <w:rsid w:val="00544FB7"/>
    <w:rsid w:val="0054568B"/>
    <w:rsid w:val="0054616C"/>
    <w:rsid w:val="00546774"/>
    <w:rsid w:val="00546970"/>
    <w:rsid w:val="00546EE8"/>
    <w:rsid w:val="00550442"/>
    <w:rsid w:val="00554192"/>
    <w:rsid w:val="005549AF"/>
    <w:rsid w:val="00554D21"/>
    <w:rsid w:val="00554E19"/>
    <w:rsid w:val="00555386"/>
    <w:rsid w:val="00557197"/>
    <w:rsid w:val="005607C6"/>
    <w:rsid w:val="0056121F"/>
    <w:rsid w:val="00561DAC"/>
    <w:rsid w:val="00562320"/>
    <w:rsid w:val="00562529"/>
    <w:rsid w:val="005627B2"/>
    <w:rsid w:val="005630FF"/>
    <w:rsid w:val="00563DB8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798C"/>
    <w:rsid w:val="00587C89"/>
    <w:rsid w:val="005900FA"/>
    <w:rsid w:val="00591418"/>
    <w:rsid w:val="00592A06"/>
    <w:rsid w:val="00592B54"/>
    <w:rsid w:val="005935A4"/>
    <w:rsid w:val="0059400F"/>
    <w:rsid w:val="005948C2"/>
    <w:rsid w:val="005953D5"/>
    <w:rsid w:val="00595DCA"/>
    <w:rsid w:val="00596CB3"/>
    <w:rsid w:val="0059779B"/>
    <w:rsid w:val="005A062E"/>
    <w:rsid w:val="005A0B8C"/>
    <w:rsid w:val="005A209A"/>
    <w:rsid w:val="005A28ED"/>
    <w:rsid w:val="005A29A0"/>
    <w:rsid w:val="005A2A5C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2BCD"/>
    <w:rsid w:val="005B35D7"/>
    <w:rsid w:val="005B392A"/>
    <w:rsid w:val="005B3AA3"/>
    <w:rsid w:val="005B4BD9"/>
    <w:rsid w:val="005B4D3D"/>
    <w:rsid w:val="005B6549"/>
    <w:rsid w:val="005B6DAD"/>
    <w:rsid w:val="005B6F83"/>
    <w:rsid w:val="005B71AE"/>
    <w:rsid w:val="005C03D2"/>
    <w:rsid w:val="005C26BD"/>
    <w:rsid w:val="005C2ECC"/>
    <w:rsid w:val="005C39B0"/>
    <w:rsid w:val="005C3A4D"/>
    <w:rsid w:val="005C5459"/>
    <w:rsid w:val="005C6403"/>
    <w:rsid w:val="005C74FB"/>
    <w:rsid w:val="005C75F9"/>
    <w:rsid w:val="005C7D9B"/>
    <w:rsid w:val="005D1165"/>
    <w:rsid w:val="005D1602"/>
    <w:rsid w:val="005D1746"/>
    <w:rsid w:val="005D321A"/>
    <w:rsid w:val="005D5882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F1EBA"/>
    <w:rsid w:val="005F1EF4"/>
    <w:rsid w:val="005F2CB1"/>
    <w:rsid w:val="005F3025"/>
    <w:rsid w:val="005F3F57"/>
    <w:rsid w:val="005F618C"/>
    <w:rsid w:val="005F6CA6"/>
    <w:rsid w:val="005F6CFF"/>
    <w:rsid w:val="005F70BD"/>
    <w:rsid w:val="0060040B"/>
    <w:rsid w:val="006017F6"/>
    <w:rsid w:val="0060283C"/>
    <w:rsid w:val="006047FE"/>
    <w:rsid w:val="00604CA9"/>
    <w:rsid w:val="00604F14"/>
    <w:rsid w:val="006069F5"/>
    <w:rsid w:val="00607B3F"/>
    <w:rsid w:val="00610252"/>
    <w:rsid w:val="0061060D"/>
    <w:rsid w:val="00610A84"/>
    <w:rsid w:val="00611B83"/>
    <w:rsid w:val="006123CC"/>
    <w:rsid w:val="00613257"/>
    <w:rsid w:val="00614936"/>
    <w:rsid w:val="00614EBF"/>
    <w:rsid w:val="00615D33"/>
    <w:rsid w:val="00615DD1"/>
    <w:rsid w:val="006172A0"/>
    <w:rsid w:val="00617D79"/>
    <w:rsid w:val="00617F7E"/>
    <w:rsid w:val="00620A71"/>
    <w:rsid w:val="00620D80"/>
    <w:rsid w:val="00620FDA"/>
    <w:rsid w:val="006215E9"/>
    <w:rsid w:val="006223D1"/>
    <w:rsid w:val="00622A45"/>
    <w:rsid w:val="006234A6"/>
    <w:rsid w:val="00624A4C"/>
    <w:rsid w:val="00625742"/>
    <w:rsid w:val="006274AC"/>
    <w:rsid w:val="00627514"/>
    <w:rsid w:val="006278D1"/>
    <w:rsid w:val="00630001"/>
    <w:rsid w:val="006311B3"/>
    <w:rsid w:val="00631541"/>
    <w:rsid w:val="00631EF2"/>
    <w:rsid w:val="0063284C"/>
    <w:rsid w:val="006333A0"/>
    <w:rsid w:val="00635C0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4EB4"/>
    <w:rsid w:val="00655733"/>
    <w:rsid w:val="00655AAC"/>
    <w:rsid w:val="00655ACD"/>
    <w:rsid w:val="00656A92"/>
    <w:rsid w:val="00656DDE"/>
    <w:rsid w:val="006576CA"/>
    <w:rsid w:val="0066011D"/>
    <w:rsid w:val="006607C0"/>
    <w:rsid w:val="00660A16"/>
    <w:rsid w:val="006613A6"/>
    <w:rsid w:val="00662051"/>
    <w:rsid w:val="006627A2"/>
    <w:rsid w:val="006634E6"/>
    <w:rsid w:val="00663A78"/>
    <w:rsid w:val="006655EE"/>
    <w:rsid w:val="00665D97"/>
    <w:rsid w:val="00665FFC"/>
    <w:rsid w:val="0066661C"/>
    <w:rsid w:val="00666B33"/>
    <w:rsid w:val="00666D19"/>
    <w:rsid w:val="00667EE7"/>
    <w:rsid w:val="006701D3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FE2"/>
    <w:rsid w:val="00681003"/>
    <w:rsid w:val="006817C9"/>
    <w:rsid w:val="00681F05"/>
    <w:rsid w:val="00683424"/>
    <w:rsid w:val="00683ECE"/>
    <w:rsid w:val="00686B2C"/>
    <w:rsid w:val="00687BA5"/>
    <w:rsid w:val="0069067C"/>
    <w:rsid w:val="0069160A"/>
    <w:rsid w:val="00695126"/>
    <w:rsid w:val="006951A6"/>
    <w:rsid w:val="00695FC2"/>
    <w:rsid w:val="00696949"/>
    <w:rsid w:val="00696DED"/>
    <w:rsid w:val="00697052"/>
    <w:rsid w:val="006A2028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0DB6"/>
    <w:rsid w:val="006B1816"/>
    <w:rsid w:val="006B1E2A"/>
    <w:rsid w:val="006B2099"/>
    <w:rsid w:val="006B2DC1"/>
    <w:rsid w:val="006B305D"/>
    <w:rsid w:val="006B30FB"/>
    <w:rsid w:val="006B40B9"/>
    <w:rsid w:val="006B50CF"/>
    <w:rsid w:val="006B5317"/>
    <w:rsid w:val="006B717E"/>
    <w:rsid w:val="006B7B17"/>
    <w:rsid w:val="006B7C04"/>
    <w:rsid w:val="006C03B8"/>
    <w:rsid w:val="006C0F0E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21ED"/>
    <w:rsid w:val="006D27AF"/>
    <w:rsid w:val="006D3809"/>
    <w:rsid w:val="006D401F"/>
    <w:rsid w:val="006D554A"/>
    <w:rsid w:val="006D63F0"/>
    <w:rsid w:val="006D6F08"/>
    <w:rsid w:val="006D71ED"/>
    <w:rsid w:val="006E062C"/>
    <w:rsid w:val="006E1511"/>
    <w:rsid w:val="006E1514"/>
    <w:rsid w:val="006E173C"/>
    <w:rsid w:val="006E18CD"/>
    <w:rsid w:val="006E2288"/>
    <w:rsid w:val="006E28B7"/>
    <w:rsid w:val="006E28C1"/>
    <w:rsid w:val="006E3310"/>
    <w:rsid w:val="006E354A"/>
    <w:rsid w:val="006E4E39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162B"/>
    <w:rsid w:val="00701DCE"/>
    <w:rsid w:val="0070255B"/>
    <w:rsid w:val="0070346E"/>
    <w:rsid w:val="00703692"/>
    <w:rsid w:val="00704EDB"/>
    <w:rsid w:val="00705832"/>
    <w:rsid w:val="00706101"/>
    <w:rsid w:val="00707072"/>
    <w:rsid w:val="00707D61"/>
    <w:rsid w:val="007106BB"/>
    <w:rsid w:val="00710781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26C6"/>
    <w:rsid w:val="007227B2"/>
    <w:rsid w:val="00724CFB"/>
    <w:rsid w:val="0072649C"/>
    <w:rsid w:val="0072663A"/>
    <w:rsid w:val="00726EA6"/>
    <w:rsid w:val="00727208"/>
    <w:rsid w:val="00727680"/>
    <w:rsid w:val="007320B8"/>
    <w:rsid w:val="00733C4C"/>
    <w:rsid w:val="007348B1"/>
    <w:rsid w:val="00734AAF"/>
    <w:rsid w:val="00734CB5"/>
    <w:rsid w:val="007362A6"/>
    <w:rsid w:val="00736D7D"/>
    <w:rsid w:val="00736FE0"/>
    <w:rsid w:val="00737FB0"/>
    <w:rsid w:val="00740E58"/>
    <w:rsid w:val="0074138A"/>
    <w:rsid w:val="00741946"/>
    <w:rsid w:val="00742081"/>
    <w:rsid w:val="00742802"/>
    <w:rsid w:val="0074315E"/>
    <w:rsid w:val="00743FB7"/>
    <w:rsid w:val="0074459E"/>
    <w:rsid w:val="007445A0"/>
    <w:rsid w:val="0074524B"/>
    <w:rsid w:val="007463C6"/>
    <w:rsid w:val="00747D8B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B4A"/>
    <w:rsid w:val="0076150A"/>
    <w:rsid w:val="00761AD5"/>
    <w:rsid w:val="00761B49"/>
    <w:rsid w:val="0076299E"/>
    <w:rsid w:val="00763983"/>
    <w:rsid w:val="00764180"/>
    <w:rsid w:val="007647E8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D29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3001"/>
    <w:rsid w:val="0078304C"/>
    <w:rsid w:val="00783673"/>
    <w:rsid w:val="00783A80"/>
    <w:rsid w:val="00785490"/>
    <w:rsid w:val="00786A31"/>
    <w:rsid w:val="00790B99"/>
    <w:rsid w:val="00790CD0"/>
    <w:rsid w:val="0079178C"/>
    <w:rsid w:val="00791BBB"/>
    <w:rsid w:val="007925EA"/>
    <w:rsid w:val="00792A8F"/>
    <w:rsid w:val="00793977"/>
    <w:rsid w:val="00793CD8"/>
    <w:rsid w:val="0079428B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3BE5"/>
    <w:rsid w:val="007A43A6"/>
    <w:rsid w:val="007A4693"/>
    <w:rsid w:val="007A58A6"/>
    <w:rsid w:val="007A5B38"/>
    <w:rsid w:val="007A6180"/>
    <w:rsid w:val="007A6A52"/>
    <w:rsid w:val="007B1A8E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4610"/>
    <w:rsid w:val="007E4715"/>
    <w:rsid w:val="007E4B43"/>
    <w:rsid w:val="007E505B"/>
    <w:rsid w:val="007E567A"/>
    <w:rsid w:val="007E6C01"/>
    <w:rsid w:val="007E7091"/>
    <w:rsid w:val="007F0677"/>
    <w:rsid w:val="007F072E"/>
    <w:rsid w:val="007F13C4"/>
    <w:rsid w:val="007F1514"/>
    <w:rsid w:val="007F2854"/>
    <w:rsid w:val="007F285D"/>
    <w:rsid w:val="007F3E43"/>
    <w:rsid w:val="007F54BC"/>
    <w:rsid w:val="007F6A23"/>
    <w:rsid w:val="007F75D5"/>
    <w:rsid w:val="00801F6F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7196"/>
    <w:rsid w:val="008209FB"/>
    <w:rsid w:val="008226BC"/>
    <w:rsid w:val="00822C78"/>
    <w:rsid w:val="008234DE"/>
    <w:rsid w:val="008235DB"/>
    <w:rsid w:val="00824AB4"/>
    <w:rsid w:val="00824B3E"/>
    <w:rsid w:val="00825C42"/>
    <w:rsid w:val="00825D25"/>
    <w:rsid w:val="00827D6F"/>
    <w:rsid w:val="00830EF3"/>
    <w:rsid w:val="008321B2"/>
    <w:rsid w:val="00834689"/>
    <w:rsid w:val="00835144"/>
    <w:rsid w:val="00835CCC"/>
    <w:rsid w:val="0083611C"/>
    <w:rsid w:val="008370EA"/>
    <w:rsid w:val="008376AC"/>
    <w:rsid w:val="008403CE"/>
    <w:rsid w:val="00841803"/>
    <w:rsid w:val="00842EA5"/>
    <w:rsid w:val="008431F0"/>
    <w:rsid w:val="00843BE1"/>
    <w:rsid w:val="0084427E"/>
    <w:rsid w:val="008444E8"/>
    <w:rsid w:val="00844E80"/>
    <w:rsid w:val="00846FE7"/>
    <w:rsid w:val="00847AD7"/>
    <w:rsid w:val="00850702"/>
    <w:rsid w:val="00850D54"/>
    <w:rsid w:val="008516B4"/>
    <w:rsid w:val="00852BBD"/>
    <w:rsid w:val="00854E76"/>
    <w:rsid w:val="00856911"/>
    <w:rsid w:val="00856AAA"/>
    <w:rsid w:val="00856E89"/>
    <w:rsid w:val="008573BD"/>
    <w:rsid w:val="00857460"/>
    <w:rsid w:val="00862B39"/>
    <w:rsid w:val="008641C6"/>
    <w:rsid w:val="00865E18"/>
    <w:rsid w:val="0086660E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4312"/>
    <w:rsid w:val="0087437C"/>
    <w:rsid w:val="0087501D"/>
    <w:rsid w:val="00875394"/>
    <w:rsid w:val="008758A4"/>
    <w:rsid w:val="00875CD7"/>
    <w:rsid w:val="0087641E"/>
    <w:rsid w:val="00876B4D"/>
    <w:rsid w:val="00876F50"/>
    <w:rsid w:val="00877F18"/>
    <w:rsid w:val="00877F78"/>
    <w:rsid w:val="008859E6"/>
    <w:rsid w:val="008874AD"/>
    <w:rsid w:val="008917B3"/>
    <w:rsid w:val="00891D41"/>
    <w:rsid w:val="00892536"/>
    <w:rsid w:val="00893DFA"/>
    <w:rsid w:val="0089445F"/>
    <w:rsid w:val="00894A88"/>
    <w:rsid w:val="00895386"/>
    <w:rsid w:val="008970BE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609B"/>
    <w:rsid w:val="008A7077"/>
    <w:rsid w:val="008A77D8"/>
    <w:rsid w:val="008B0483"/>
    <w:rsid w:val="008B120C"/>
    <w:rsid w:val="008B22B7"/>
    <w:rsid w:val="008B3400"/>
    <w:rsid w:val="008B40CF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958"/>
    <w:rsid w:val="008C4BAA"/>
    <w:rsid w:val="008C5641"/>
    <w:rsid w:val="008C6466"/>
    <w:rsid w:val="008C6AE8"/>
    <w:rsid w:val="008C7213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65AE"/>
    <w:rsid w:val="008E6A0E"/>
    <w:rsid w:val="008E72EF"/>
    <w:rsid w:val="008E7345"/>
    <w:rsid w:val="008F026D"/>
    <w:rsid w:val="008F0EA2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E1E"/>
    <w:rsid w:val="00900646"/>
    <w:rsid w:val="00901115"/>
    <w:rsid w:val="00902350"/>
    <w:rsid w:val="0090336B"/>
    <w:rsid w:val="00904CFD"/>
    <w:rsid w:val="009053AA"/>
    <w:rsid w:val="00905480"/>
    <w:rsid w:val="00905A2A"/>
    <w:rsid w:val="0090621A"/>
    <w:rsid w:val="00906939"/>
    <w:rsid w:val="009106D0"/>
    <w:rsid w:val="00910B7D"/>
    <w:rsid w:val="0091165B"/>
    <w:rsid w:val="00911DFB"/>
    <w:rsid w:val="0091270D"/>
    <w:rsid w:val="009139D9"/>
    <w:rsid w:val="00913D57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7713"/>
    <w:rsid w:val="00947990"/>
    <w:rsid w:val="009479AA"/>
    <w:rsid w:val="00947DDD"/>
    <w:rsid w:val="00950953"/>
    <w:rsid w:val="00950DE7"/>
    <w:rsid w:val="00952528"/>
    <w:rsid w:val="00952A24"/>
    <w:rsid w:val="00953920"/>
    <w:rsid w:val="00953D47"/>
    <w:rsid w:val="0095532E"/>
    <w:rsid w:val="00955DDD"/>
    <w:rsid w:val="0095681E"/>
    <w:rsid w:val="009572D4"/>
    <w:rsid w:val="00960FE3"/>
    <w:rsid w:val="00961091"/>
    <w:rsid w:val="00961921"/>
    <w:rsid w:val="0096430A"/>
    <w:rsid w:val="009644FF"/>
    <w:rsid w:val="009647C7"/>
    <w:rsid w:val="00964EEB"/>
    <w:rsid w:val="00964FB6"/>
    <w:rsid w:val="00965176"/>
    <w:rsid w:val="0096554B"/>
    <w:rsid w:val="0096584A"/>
    <w:rsid w:val="00966833"/>
    <w:rsid w:val="00967633"/>
    <w:rsid w:val="00967713"/>
    <w:rsid w:val="009700F2"/>
    <w:rsid w:val="00971F08"/>
    <w:rsid w:val="0097311C"/>
    <w:rsid w:val="00973C34"/>
    <w:rsid w:val="0097493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1AB2"/>
    <w:rsid w:val="00982379"/>
    <w:rsid w:val="00982946"/>
    <w:rsid w:val="00982BBC"/>
    <w:rsid w:val="009839A9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4DCA"/>
    <w:rsid w:val="009960EC"/>
    <w:rsid w:val="009970DD"/>
    <w:rsid w:val="00997CB2"/>
    <w:rsid w:val="009A0A2D"/>
    <w:rsid w:val="009A0B65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7113"/>
    <w:rsid w:val="009A7E55"/>
    <w:rsid w:val="009B1F30"/>
    <w:rsid w:val="009B200F"/>
    <w:rsid w:val="009B2162"/>
    <w:rsid w:val="009B2CBC"/>
    <w:rsid w:val="009B3AC2"/>
    <w:rsid w:val="009B41EE"/>
    <w:rsid w:val="009B4DF4"/>
    <w:rsid w:val="009B564E"/>
    <w:rsid w:val="009B5FF0"/>
    <w:rsid w:val="009B6325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F11"/>
    <w:rsid w:val="009D3180"/>
    <w:rsid w:val="009D3B4B"/>
    <w:rsid w:val="009D4178"/>
    <w:rsid w:val="009D45DF"/>
    <w:rsid w:val="009D4FF0"/>
    <w:rsid w:val="009D5F53"/>
    <w:rsid w:val="009D703C"/>
    <w:rsid w:val="009D718F"/>
    <w:rsid w:val="009E068F"/>
    <w:rsid w:val="009E14E0"/>
    <w:rsid w:val="009E1A93"/>
    <w:rsid w:val="009E2B48"/>
    <w:rsid w:val="009E32D2"/>
    <w:rsid w:val="009E35DB"/>
    <w:rsid w:val="009E47A3"/>
    <w:rsid w:val="009E581A"/>
    <w:rsid w:val="009E5E2B"/>
    <w:rsid w:val="009E60D8"/>
    <w:rsid w:val="009F0157"/>
    <w:rsid w:val="009F08F3"/>
    <w:rsid w:val="009F0C99"/>
    <w:rsid w:val="009F1E46"/>
    <w:rsid w:val="009F2D96"/>
    <w:rsid w:val="009F344F"/>
    <w:rsid w:val="009F3D66"/>
    <w:rsid w:val="009F45F8"/>
    <w:rsid w:val="009F549A"/>
    <w:rsid w:val="009F7D1D"/>
    <w:rsid w:val="00A00FCE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10E3A"/>
    <w:rsid w:val="00A125D4"/>
    <w:rsid w:val="00A1344C"/>
    <w:rsid w:val="00A13E54"/>
    <w:rsid w:val="00A140AD"/>
    <w:rsid w:val="00A14780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193B"/>
    <w:rsid w:val="00A2351A"/>
    <w:rsid w:val="00A257CB"/>
    <w:rsid w:val="00A264A9"/>
    <w:rsid w:val="00A269E0"/>
    <w:rsid w:val="00A27785"/>
    <w:rsid w:val="00A278A1"/>
    <w:rsid w:val="00A30187"/>
    <w:rsid w:val="00A30B29"/>
    <w:rsid w:val="00A31A6B"/>
    <w:rsid w:val="00A31C7E"/>
    <w:rsid w:val="00A33BAA"/>
    <w:rsid w:val="00A3448A"/>
    <w:rsid w:val="00A35F16"/>
    <w:rsid w:val="00A36297"/>
    <w:rsid w:val="00A36782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ED6"/>
    <w:rsid w:val="00A54F53"/>
    <w:rsid w:val="00A55B8E"/>
    <w:rsid w:val="00A566D4"/>
    <w:rsid w:val="00A57667"/>
    <w:rsid w:val="00A60BCB"/>
    <w:rsid w:val="00A61189"/>
    <w:rsid w:val="00A61499"/>
    <w:rsid w:val="00A6226A"/>
    <w:rsid w:val="00A62A77"/>
    <w:rsid w:val="00A6337B"/>
    <w:rsid w:val="00A63483"/>
    <w:rsid w:val="00A642E7"/>
    <w:rsid w:val="00A657D7"/>
    <w:rsid w:val="00A65A2B"/>
    <w:rsid w:val="00A660AC"/>
    <w:rsid w:val="00A67E6C"/>
    <w:rsid w:val="00A70360"/>
    <w:rsid w:val="00A71B99"/>
    <w:rsid w:val="00A71C6E"/>
    <w:rsid w:val="00A73932"/>
    <w:rsid w:val="00A739D0"/>
    <w:rsid w:val="00A73EDE"/>
    <w:rsid w:val="00A7402E"/>
    <w:rsid w:val="00A760E9"/>
    <w:rsid w:val="00A761D4"/>
    <w:rsid w:val="00A77EC4"/>
    <w:rsid w:val="00A81DB5"/>
    <w:rsid w:val="00A81FC1"/>
    <w:rsid w:val="00A82C89"/>
    <w:rsid w:val="00A85C6C"/>
    <w:rsid w:val="00A85EF6"/>
    <w:rsid w:val="00A92879"/>
    <w:rsid w:val="00A93AE5"/>
    <w:rsid w:val="00A9433C"/>
    <w:rsid w:val="00A9442A"/>
    <w:rsid w:val="00A94F4B"/>
    <w:rsid w:val="00A97B3F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0BA"/>
    <w:rsid w:val="00AB0392"/>
    <w:rsid w:val="00AB0BC8"/>
    <w:rsid w:val="00AB11CA"/>
    <w:rsid w:val="00AB14D9"/>
    <w:rsid w:val="00AB2DFF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7789"/>
    <w:rsid w:val="00AC7F79"/>
    <w:rsid w:val="00AD0AA3"/>
    <w:rsid w:val="00AD0D33"/>
    <w:rsid w:val="00AD3F94"/>
    <w:rsid w:val="00AD45AE"/>
    <w:rsid w:val="00AD4A5A"/>
    <w:rsid w:val="00AD5B85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C2D"/>
    <w:rsid w:val="00AF1C5D"/>
    <w:rsid w:val="00AF28C7"/>
    <w:rsid w:val="00AF3F43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1174B"/>
    <w:rsid w:val="00B148B7"/>
    <w:rsid w:val="00B157F9"/>
    <w:rsid w:val="00B15F72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6FF"/>
    <w:rsid w:val="00B23F9B"/>
    <w:rsid w:val="00B2568A"/>
    <w:rsid w:val="00B25ACD"/>
    <w:rsid w:val="00B2763F"/>
    <w:rsid w:val="00B279B0"/>
    <w:rsid w:val="00B27AAC"/>
    <w:rsid w:val="00B30929"/>
    <w:rsid w:val="00B31806"/>
    <w:rsid w:val="00B353D4"/>
    <w:rsid w:val="00B36A76"/>
    <w:rsid w:val="00B36F5B"/>
    <w:rsid w:val="00B372AA"/>
    <w:rsid w:val="00B3745E"/>
    <w:rsid w:val="00B40445"/>
    <w:rsid w:val="00B41888"/>
    <w:rsid w:val="00B41F2D"/>
    <w:rsid w:val="00B435A9"/>
    <w:rsid w:val="00B45308"/>
    <w:rsid w:val="00B45A52"/>
    <w:rsid w:val="00B46175"/>
    <w:rsid w:val="00B53E0B"/>
    <w:rsid w:val="00B53F90"/>
    <w:rsid w:val="00B552BF"/>
    <w:rsid w:val="00B56376"/>
    <w:rsid w:val="00B56474"/>
    <w:rsid w:val="00B63DCF"/>
    <w:rsid w:val="00B64BCA"/>
    <w:rsid w:val="00B65120"/>
    <w:rsid w:val="00B6606B"/>
    <w:rsid w:val="00B664C7"/>
    <w:rsid w:val="00B67F1E"/>
    <w:rsid w:val="00B700A7"/>
    <w:rsid w:val="00B739B6"/>
    <w:rsid w:val="00B739F6"/>
    <w:rsid w:val="00B74C0C"/>
    <w:rsid w:val="00B7508A"/>
    <w:rsid w:val="00B75A51"/>
    <w:rsid w:val="00B75C45"/>
    <w:rsid w:val="00B761E0"/>
    <w:rsid w:val="00B769D8"/>
    <w:rsid w:val="00B77E1D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59"/>
    <w:rsid w:val="00B9406A"/>
    <w:rsid w:val="00B94990"/>
    <w:rsid w:val="00B97C74"/>
    <w:rsid w:val="00BA2280"/>
    <w:rsid w:val="00BA2A08"/>
    <w:rsid w:val="00BA36FB"/>
    <w:rsid w:val="00BA4847"/>
    <w:rsid w:val="00BA5449"/>
    <w:rsid w:val="00BA560D"/>
    <w:rsid w:val="00BA56D2"/>
    <w:rsid w:val="00BA61B7"/>
    <w:rsid w:val="00BA72E0"/>
    <w:rsid w:val="00BA76E0"/>
    <w:rsid w:val="00BB0C87"/>
    <w:rsid w:val="00BB2A25"/>
    <w:rsid w:val="00BB51E9"/>
    <w:rsid w:val="00BB792A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160D"/>
    <w:rsid w:val="00BD31C7"/>
    <w:rsid w:val="00BD48AC"/>
    <w:rsid w:val="00BD598E"/>
    <w:rsid w:val="00BD5A79"/>
    <w:rsid w:val="00BD5F1A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0A2"/>
    <w:rsid w:val="00BE333F"/>
    <w:rsid w:val="00BE3F81"/>
    <w:rsid w:val="00BE4E83"/>
    <w:rsid w:val="00BE5D75"/>
    <w:rsid w:val="00BE7406"/>
    <w:rsid w:val="00BE7603"/>
    <w:rsid w:val="00BE7AD3"/>
    <w:rsid w:val="00BF2E47"/>
    <w:rsid w:val="00BF2F32"/>
    <w:rsid w:val="00BF3206"/>
    <w:rsid w:val="00BF3279"/>
    <w:rsid w:val="00BF4A0B"/>
    <w:rsid w:val="00BF64ED"/>
    <w:rsid w:val="00BF74C7"/>
    <w:rsid w:val="00BF7642"/>
    <w:rsid w:val="00BF7D06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6295"/>
    <w:rsid w:val="00C07377"/>
    <w:rsid w:val="00C07810"/>
    <w:rsid w:val="00C10478"/>
    <w:rsid w:val="00C10482"/>
    <w:rsid w:val="00C10BF1"/>
    <w:rsid w:val="00C10CCE"/>
    <w:rsid w:val="00C115EC"/>
    <w:rsid w:val="00C12107"/>
    <w:rsid w:val="00C1295A"/>
    <w:rsid w:val="00C12E87"/>
    <w:rsid w:val="00C13A4B"/>
    <w:rsid w:val="00C14D4B"/>
    <w:rsid w:val="00C14F0B"/>
    <w:rsid w:val="00C154BB"/>
    <w:rsid w:val="00C159C8"/>
    <w:rsid w:val="00C16685"/>
    <w:rsid w:val="00C16880"/>
    <w:rsid w:val="00C20C02"/>
    <w:rsid w:val="00C21376"/>
    <w:rsid w:val="00C22138"/>
    <w:rsid w:val="00C23615"/>
    <w:rsid w:val="00C236A0"/>
    <w:rsid w:val="00C23BAA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2D47"/>
    <w:rsid w:val="00C33B33"/>
    <w:rsid w:val="00C33DD3"/>
    <w:rsid w:val="00C3719D"/>
    <w:rsid w:val="00C4445A"/>
    <w:rsid w:val="00C4451C"/>
    <w:rsid w:val="00C46B05"/>
    <w:rsid w:val="00C4762D"/>
    <w:rsid w:val="00C47E05"/>
    <w:rsid w:val="00C47FAC"/>
    <w:rsid w:val="00C51E75"/>
    <w:rsid w:val="00C525E5"/>
    <w:rsid w:val="00C5343E"/>
    <w:rsid w:val="00C54995"/>
    <w:rsid w:val="00C54D41"/>
    <w:rsid w:val="00C55C18"/>
    <w:rsid w:val="00C60783"/>
    <w:rsid w:val="00C60CBA"/>
    <w:rsid w:val="00C61F41"/>
    <w:rsid w:val="00C62371"/>
    <w:rsid w:val="00C62558"/>
    <w:rsid w:val="00C643A2"/>
    <w:rsid w:val="00C64644"/>
    <w:rsid w:val="00C64672"/>
    <w:rsid w:val="00C64B37"/>
    <w:rsid w:val="00C65D68"/>
    <w:rsid w:val="00C65F4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023"/>
    <w:rsid w:val="00C83B70"/>
    <w:rsid w:val="00C840F3"/>
    <w:rsid w:val="00C84A6E"/>
    <w:rsid w:val="00C87E79"/>
    <w:rsid w:val="00C9027A"/>
    <w:rsid w:val="00C9058E"/>
    <w:rsid w:val="00C9068E"/>
    <w:rsid w:val="00C91CE5"/>
    <w:rsid w:val="00C92663"/>
    <w:rsid w:val="00C926FA"/>
    <w:rsid w:val="00C933DA"/>
    <w:rsid w:val="00C93ABF"/>
    <w:rsid w:val="00C93C4B"/>
    <w:rsid w:val="00C944AB"/>
    <w:rsid w:val="00C945EE"/>
    <w:rsid w:val="00C95B40"/>
    <w:rsid w:val="00C9628D"/>
    <w:rsid w:val="00C962EC"/>
    <w:rsid w:val="00C96407"/>
    <w:rsid w:val="00C97E62"/>
    <w:rsid w:val="00CA1068"/>
    <w:rsid w:val="00CA11E6"/>
    <w:rsid w:val="00CA1D97"/>
    <w:rsid w:val="00CA1ECE"/>
    <w:rsid w:val="00CA1ED8"/>
    <w:rsid w:val="00CA2417"/>
    <w:rsid w:val="00CA68AD"/>
    <w:rsid w:val="00CA6EF3"/>
    <w:rsid w:val="00CB1945"/>
    <w:rsid w:val="00CB1C00"/>
    <w:rsid w:val="00CB1E33"/>
    <w:rsid w:val="00CB1F63"/>
    <w:rsid w:val="00CB29BE"/>
    <w:rsid w:val="00CB4F8A"/>
    <w:rsid w:val="00CB5842"/>
    <w:rsid w:val="00CB5B06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49A8"/>
    <w:rsid w:val="00CD512A"/>
    <w:rsid w:val="00CD5772"/>
    <w:rsid w:val="00CD61A1"/>
    <w:rsid w:val="00CD6AD7"/>
    <w:rsid w:val="00CD7C39"/>
    <w:rsid w:val="00CE00C6"/>
    <w:rsid w:val="00CE0424"/>
    <w:rsid w:val="00CE1CEE"/>
    <w:rsid w:val="00CE33DE"/>
    <w:rsid w:val="00CE540B"/>
    <w:rsid w:val="00CE7561"/>
    <w:rsid w:val="00CE7CC5"/>
    <w:rsid w:val="00CF0299"/>
    <w:rsid w:val="00CF1354"/>
    <w:rsid w:val="00CF13FB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22B56"/>
    <w:rsid w:val="00D239A7"/>
    <w:rsid w:val="00D23CF9"/>
    <w:rsid w:val="00D23F47"/>
    <w:rsid w:val="00D24C1C"/>
    <w:rsid w:val="00D25A53"/>
    <w:rsid w:val="00D25B71"/>
    <w:rsid w:val="00D27A0B"/>
    <w:rsid w:val="00D30F95"/>
    <w:rsid w:val="00D311D4"/>
    <w:rsid w:val="00D326B7"/>
    <w:rsid w:val="00D3338B"/>
    <w:rsid w:val="00D34033"/>
    <w:rsid w:val="00D34880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891"/>
    <w:rsid w:val="00D46757"/>
    <w:rsid w:val="00D546FF"/>
    <w:rsid w:val="00D54AA7"/>
    <w:rsid w:val="00D54B16"/>
    <w:rsid w:val="00D556B1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2B5"/>
    <w:rsid w:val="00D66155"/>
    <w:rsid w:val="00D665B9"/>
    <w:rsid w:val="00D66B36"/>
    <w:rsid w:val="00D67D01"/>
    <w:rsid w:val="00D708B0"/>
    <w:rsid w:val="00D71482"/>
    <w:rsid w:val="00D71678"/>
    <w:rsid w:val="00D718DE"/>
    <w:rsid w:val="00D71D0A"/>
    <w:rsid w:val="00D72D24"/>
    <w:rsid w:val="00D7321B"/>
    <w:rsid w:val="00D73D8A"/>
    <w:rsid w:val="00D756B6"/>
    <w:rsid w:val="00D75EA7"/>
    <w:rsid w:val="00D77820"/>
    <w:rsid w:val="00D77B1D"/>
    <w:rsid w:val="00D77E4A"/>
    <w:rsid w:val="00D8021F"/>
    <w:rsid w:val="00D80383"/>
    <w:rsid w:val="00D8102F"/>
    <w:rsid w:val="00D813ED"/>
    <w:rsid w:val="00D8168B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9196D"/>
    <w:rsid w:val="00D92982"/>
    <w:rsid w:val="00D9433E"/>
    <w:rsid w:val="00D94C35"/>
    <w:rsid w:val="00D94E97"/>
    <w:rsid w:val="00D95501"/>
    <w:rsid w:val="00DA04FC"/>
    <w:rsid w:val="00DA0F2F"/>
    <w:rsid w:val="00DA1CF0"/>
    <w:rsid w:val="00DA2184"/>
    <w:rsid w:val="00DA24D7"/>
    <w:rsid w:val="00DA305E"/>
    <w:rsid w:val="00DA3C72"/>
    <w:rsid w:val="00DA503B"/>
    <w:rsid w:val="00DA5417"/>
    <w:rsid w:val="00DA56E8"/>
    <w:rsid w:val="00DA59C5"/>
    <w:rsid w:val="00DB0A9F"/>
    <w:rsid w:val="00DB202F"/>
    <w:rsid w:val="00DB3535"/>
    <w:rsid w:val="00DB377D"/>
    <w:rsid w:val="00DB4C35"/>
    <w:rsid w:val="00DB5A1C"/>
    <w:rsid w:val="00DB7696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3CC"/>
    <w:rsid w:val="00DC53EF"/>
    <w:rsid w:val="00DC6C3C"/>
    <w:rsid w:val="00DD0CB7"/>
    <w:rsid w:val="00DD42D8"/>
    <w:rsid w:val="00DD45DD"/>
    <w:rsid w:val="00DE2047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038"/>
    <w:rsid w:val="00DF2631"/>
    <w:rsid w:val="00DF28E5"/>
    <w:rsid w:val="00DF37A0"/>
    <w:rsid w:val="00DF4D3E"/>
    <w:rsid w:val="00DF69E1"/>
    <w:rsid w:val="00DF6E1C"/>
    <w:rsid w:val="00DF7E26"/>
    <w:rsid w:val="00E00056"/>
    <w:rsid w:val="00E00211"/>
    <w:rsid w:val="00E01348"/>
    <w:rsid w:val="00E02C39"/>
    <w:rsid w:val="00E04905"/>
    <w:rsid w:val="00E05C7A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5282"/>
    <w:rsid w:val="00E2584F"/>
    <w:rsid w:val="00E25AEF"/>
    <w:rsid w:val="00E2608B"/>
    <w:rsid w:val="00E26441"/>
    <w:rsid w:val="00E27DD2"/>
    <w:rsid w:val="00E30B5A"/>
    <w:rsid w:val="00E3123D"/>
    <w:rsid w:val="00E31461"/>
    <w:rsid w:val="00E31D43"/>
    <w:rsid w:val="00E323DB"/>
    <w:rsid w:val="00E32608"/>
    <w:rsid w:val="00E34055"/>
    <w:rsid w:val="00E34188"/>
    <w:rsid w:val="00E34B6E"/>
    <w:rsid w:val="00E353C8"/>
    <w:rsid w:val="00E35559"/>
    <w:rsid w:val="00E3723A"/>
    <w:rsid w:val="00E376CA"/>
    <w:rsid w:val="00E37860"/>
    <w:rsid w:val="00E37EFC"/>
    <w:rsid w:val="00E40A56"/>
    <w:rsid w:val="00E41A6D"/>
    <w:rsid w:val="00E42EB0"/>
    <w:rsid w:val="00E44305"/>
    <w:rsid w:val="00E446F1"/>
    <w:rsid w:val="00E44C4C"/>
    <w:rsid w:val="00E45151"/>
    <w:rsid w:val="00E460B2"/>
    <w:rsid w:val="00E46886"/>
    <w:rsid w:val="00E47A10"/>
    <w:rsid w:val="00E47AEF"/>
    <w:rsid w:val="00E51519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3838"/>
    <w:rsid w:val="00E63D05"/>
    <w:rsid w:val="00E64434"/>
    <w:rsid w:val="00E64B80"/>
    <w:rsid w:val="00E652A0"/>
    <w:rsid w:val="00E6582A"/>
    <w:rsid w:val="00E67C51"/>
    <w:rsid w:val="00E707F9"/>
    <w:rsid w:val="00E709FB"/>
    <w:rsid w:val="00E716C2"/>
    <w:rsid w:val="00E72284"/>
    <w:rsid w:val="00E72EFC"/>
    <w:rsid w:val="00E73828"/>
    <w:rsid w:val="00E74D51"/>
    <w:rsid w:val="00E7523A"/>
    <w:rsid w:val="00E758EC"/>
    <w:rsid w:val="00E76E65"/>
    <w:rsid w:val="00E77F4A"/>
    <w:rsid w:val="00E80840"/>
    <w:rsid w:val="00E80B4C"/>
    <w:rsid w:val="00E8234C"/>
    <w:rsid w:val="00E82911"/>
    <w:rsid w:val="00E83461"/>
    <w:rsid w:val="00E83AA9"/>
    <w:rsid w:val="00E84714"/>
    <w:rsid w:val="00E851F9"/>
    <w:rsid w:val="00E85928"/>
    <w:rsid w:val="00E86286"/>
    <w:rsid w:val="00E8692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FFE"/>
    <w:rsid w:val="00E94F8A"/>
    <w:rsid w:val="00E978CE"/>
    <w:rsid w:val="00EA10D0"/>
    <w:rsid w:val="00EA1EEB"/>
    <w:rsid w:val="00EA2661"/>
    <w:rsid w:val="00EA2E4C"/>
    <w:rsid w:val="00EA3879"/>
    <w:rsid w:val="00EA478D"/>
    <w:rsid w:val="00EA4B16"/>
    <w:rsid w:val="00EA5D6C"/>
    <w:rsid w:val="00EA5DBF"/>
    <w:rsid w:val="00EA6263"/>
    <w:rsid w:val="00EA7839"/>
    <w:rsid w:val="00EA7A41"/>
    <w:rsid w:val="00EA7BCC"/>
    <w:rsid w:val="00EB077B"/>
    <w:rsid w:val="00EB14C4"/>
    <w:rsid w:val="00EB168F"/>
    <w:rsid w:val="00EB1EAA"/>
    <w:rsid w:val="00EB209A"/>
    <w:rsid w:val="00EB39AA"/>
    <w:rsid w:val="00EB4D80"/>
    <w:rsid w:val="00EB4EA2"/>
    <w:rsid w:val="00EB57E4"/>
    <w:rsid w:val="00EB736F"/>
    <w:rsid w:val="00EB7840"/>
    <w:rsid w:val="00EB7A12"/>
    <w:rsid w:val="00EC1670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3F8A"/>
    <w:rsid w:val="00ED5E1D"/>
    <w:rsid w:val="00EE0E20"/>
    <w:rsid w:val="00EE163F"/>
    <w:rsid w:val="00EE1F8F"/>
    <w:rsid w:val="00EE29E6"/>
    <w:rsid w:val="00EE3738"/>
    <w:rsid w:val="00EE3BE4"/>
    <w:rsid w:val="00EE5820"/>
    <w:rsid w:val="00EE59C8"/>
    <w:rsid w:val="00EE6451"/>
    <w:rsid w:val="00EE651E"/>
    <w:rsid w:val="00EF025F"/>
    <w:rsid w:val="00EF09B1"/>
    <w:rsid w:val="00EF18FE"/>
    <w:rsid w:val="00EF2432"/>
    <w:rsid w:val="00EF2734"/>
    <w:rsid w:val="00EF2BDD"/>
    <w:rsid w:val="00EF4780"/>
    <w:rsid w:val="00EF4820"/>
    <w:rsid w:val="00EF55D8"/>
    <w:rsid w:val="00EF5787"/>
    <w:rsid w:val="00EF59B8"/>
    <w:rsid w:val="00EF60D0"/>
    <w:rsid w:val="00EF62AB"/>
    <w:rsid w:val="00F00F8D"/>
    <w:rsid w:val="00F025D5"/>
    <w:rsid w:val="00F02714"/>
    <w:rsid w:val="00F0272B"/>
    <w:rsid w:val="00F027B3"/>
    <w:rsid w:val="00F02A35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10228"/>
    <w:rsid w:val="00F10629"/>
    <w:rsid w:val="00F1189E"/>
    <w:rsid w:val="00F12225"/>
    <w:rsid w:val="00F13226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2963"/>
    <w:rsid w:val="00F2376F"/>
    <w:rsid w:val="00F243D8"/>
    <w:rsid w:val="00F24C49"/>
    <w:rsid w:val="00F25B66"/>
    <w:rsid w:val="00F25EB0"/>
    <w:rsid w:val="00F26BB4"/>
    <w:rsid w:val="00F2793D"/>
    <w:rsid w:val="00F3078F"/>
    <w:rsid w:val="00F30828"/>
    <w:rsid w:val="00F313D6"/>
    <w:rsid w:val="00F32F2E"/>
    <w:rsid w:val="00F33B9D"/>
    <w:rsid w:val="00F34294"/>
    <w:rsid w:val="00F35EF1"/>
    <w:rsid w:val="00F36E8B"/>
    <w:rsid w:val="00F37D47"/>
    <w:rsid w:val="00F37E63"/>
    <w:rsid w:val="00F40146"/>
    <w:rsid w:val="00F40F0C"/>
    <w:rsid w:val="00F41037"/>
    <w:rsid w:val="00F41D9F"/>
    <w:rsid w:val="00F43385"/>
    <w:rsid w:val="00F4434E"/>
    <w:rsid w:val="00F4766C"/>
    <w:rsid w:val="00F47B0E"/>
    <w:rsid w:val="00F502C2"/>
    <w:rsid w:val="00F5060E"/>
    <w:rsid w:val="00F507D1"/>
    <w:rsid w:val="00F50CD0"/>
    <w:rsid w:val="00F519CE"/>
    <w:rsid w:val="00F51ADA"/>
    <w:rsid w:val="00F535E4"/>
    <w:rsid w:val="00F54617"/>
    <w:rsid w:val="00F569BC"/>
    <w:rsid w:val="00F56A50"/>
    <w:rsid w:val="00F5709B"/>
    <w:rsid w:val="00F57C72"/>
    <w:rsid w:val="00F6046A"/>
    <w:rsid w:val="00F607C5"/>
    <w:rsid w:val="00F60A6E"/>
    <w:rsid w:val="00F60DEA"/>
    <w:rsid w:val="00F61E79"/>
    <w:rsid w:val="00F62344"/>
    <w:rsid w:val="00F6302A"/>
    <w:rsid w:val="00F64C2B"/>
    <w:rsid w:val="00F64CAA"/>
    <w:rsid w:val="00F651BE"/>
    <w:rsid w:val="00F6525E"/>
    <w:rsid w:val="00F6540B"/>
    <w:rsid w:val="00F65970"/>
    <w:rsid w:val="00F66B9F"/>
    <w:rsid w:val="00F66BCF"/>
    <w:rsid w:val="00F66D9F"/>
    <w:rsid w:val="00F67D50"/>
    <w:rsid w:val="00F67F53"/>
    <w:rsid w:val="00F703BE"/>
    <w:rsid w:val="00F706CA"/>
    <w:rsid w:val="00F70FEA"/>
    <w:rsid w:val="00F711B7"/>
    <w:rsid w:val="00F712EB"/>
    <w:rsid w:val="00F71E50"/>
    <w:rsid w:val="00F71F69"/>
    <w:rsid w:val="00F72B72"/>
    <w:rsid w:val="00F730ED"/>
    <w:rsid w:val="00F73190"/>
    <w:rsid w:val="00F73614"/>
    <w:rsid w:val="00F73E5A"/>
    <w:rsid w:val="00F748DE"/>
    <w:rsid w:val="00F74BB9"/>
    <w:rsid w:val="00F74FDE"/>
    <w:rsid w:val="00F75582"/>
    <w:rsid w:val="00F76EFA"/>
    <w:rsid w:val="00F77D4E"/>
    <w:rsid w:val="00F804BE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A16"/>
    <w:rsid w:val="00F90F8D"/>
    <w:rsid w:val="00F92782"/>
    <w:rsid w:val="00F93AA9"/>
    <w:rsid w:val="00F93D20"/>
    <w:rsid w:val="00F95ECD"/>
    <w:rsid w:val="00F95FA2"/>
    <w:rsid w:val="00F96464"/>
    <w:rsid w:val="00F96985"/>
    <w:rsid w:val="00F96DDF"/>
    <w:rsid w:val="00F97127"/>
    <w:rsid w:val="00F97838"/>
    <w:rsid w:val="00FA0532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9E7"/>
    <w:rsid w:val="00FB4861"/>
    <w:rsid w:val="00FB4C80"/>
    <w:rsid w:val="00FB5282"/>
    <w:rsid w:val="00FB545A"/>
    <w:rsid w:val="00FB54A7"/>
    <w:rsid w:val="00FB5E1E"/>
    <w:rsid w:val="00FB6805"/>
    <w:rsid w:val="00FB6A6A"/>
    <w:rsid w:val="00FB715C"/>
    <w:rsid w:val="00FC0461"/>
    <w:rsid w:val="00FC247A"/>
    <w:rsid w:val="00FC3AC5"/>
    <w:rsid w:val="00FC536B"/>
    <w:rsid w:val="00FC58B2"/>
    <w:rsid w:val="00FC7429"/>
    <w:rsid w:val="00FC7433"/>
    <w:rsid w:val="00FD07F6"/>
    <w:rsid w:val="00FD0EF6"/>
    <w:rsid w:val="00FD15BE"/>
    <w:rsid w:val="00FD1EC8"/>
    <w:rsid w:val="00FD2187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F5A"/>
    <w:rsid w:val="00FE2365"/>
    <w:rsid w:val="00FE247B"/>
    <w:rsid w:val="00FE37D7"/>
    <w:rsid w:val="00FE48B1"/>
    <w:rsid w:val="00FE4C7B"/>
    <w:rsid w:val="00FE658D"/>
    <w:rsid w:val="00FE690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70FE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AB29368-4B3B-45BC-B21E-97D07F23A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376</TotalTime>
  <Pages>8</Pages>
  <Words>2074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Mattias Frenne</cp:lastModifiedBy>
  <cp:revision>53</cp:revision>
  <cp:lastPrinted>2008-01-31T15:09:00Z</cp:lastPrinted>
  <dcterms:created xsi:type="dcterms:W3CDTF">2018-12-18T12:51:00Z</dcterms:created>
  <dcterms:modified xsi:type="dcterms:W3CDTF">2019-01-11T15:04:00Z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